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07067" w14:textId="48CC9781" w:rsidR="0042129F" w:rsidRPr="000360DF" w:rsidRDefault="0042129F" w:rsidP="003242C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360DF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4B94E660" w14:textId="77777777" w:rsidR="0042129F" w:rsidRPr="000360DF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360DF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2A56D6B4" w14:textId="77777777" w:rsidR="0042129F" w:rsidRPr="000360DF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360DF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60778B75" w14:textId="77777777" w:rsidR="0042129F" w:rsidRPr="000360DF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52E0010" w14:textId="77777777" w:rsidR="0042129F" w:rsidRPr="000360DF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0C5499E" w14:textId="77777777" w:rsidR="0042129F" w:rsidRPr="000360DF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BA60A24" w14:textId="77777777" w:rsidR="0042129F" w:rsidRPr="000360DF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6"/>
        <w:gridCol w:w="4529"/>
      </w:tblGrid>
      <w:tr w:rsidR="0042129F" w:rsidRPr="000360DF" w14:paraId="22CB2927" w14:textId="77777777" w:rsidTr="0042129F">
        <w:tc>
          <w:tcPr>
            <w:tcW w:w="5637" w:type="dxa"/>
            <w:hideMark/>
          </w:tcPr>
          <w:p w14:paraId="4BDFD574" w14:textId="77777777" w:rsidR="0042129F" w:rsidRPr="000360D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360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650C9CD4" w14:textId="77777777" w:rsidR="0042129F" w:rsidRPr="000360D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360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2FE95B1E" w14:textId="77777777" w:rsidR="0042129F" w:rsidRPr="000360D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360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2659492B" w14:textId="77777777" w:rsidR="0042129F" w:rsidRPr="000360D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0360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3934" w:type="dxa"/>
          </w:tcPr>
          <w:p w14:paraId="4A58C419" w14:textId="77777777" w:rsidR="0042129F" w:rsidRPr="000360D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0360DF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4A67C5E1" w14:textId="77777777" w:rsidR="00EE635C" w:rsidRPr="000360DF" w:rsidRDefault="0042129F" w:rsidP="00EE63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0360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Зам. директора по </w:t>
            </w:r>
            <w:r w:rsidR="00EE635C" w:rsidRPr="000360DF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уПр</w:t>
            </w:r>
          </w:p>
          <w:p w14:paraId="0A1F1791" w14:textId="77777777" w:rsidR="00EE635C" w:rsidRPr="000360DF" w:rsidRDefault="00EE635C" w:rsidP="00EE63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360DF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________________</w:t>
            </w:r>
            <w:proofErr w:type="spellStart"/>
            <w:r w:rsidRPr="000360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С.Ю.Письменная</w:t>
            </w:r>
            <w:proofErr w:type="spellEnd"/>
          </w:p>
          <w:p w14:paraId="65D7CC72" w14:textId="77777777" w:rsidR="0042129F" w:rsidRPr="000360D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66F67AAF" w14:textId="77777777" w:rsidR="0042129F" w:rsidRPr="000360DF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18CD6A49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B733CC7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EEF51FF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E2963DA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4E86F3A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3FFAD0E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29ED9A3" w14:textId="77777777" w:rsidR="0042129F" w:rsidRPr="000360DF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0DF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03101D1B" w14:textId="77777777" w:rsidR="0042129F" w:rsidRPr="000360DF" w:rsidRDefault="00EE635C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0DF">
        <w:rPr>
          <w:rFonts w:ascii="Times New Roman" w:hAnsi="Times New Roman" w:cs="Times New Roman"/>
          <w:b/>
          <w:sz w:val="28"/>
          <w:szCs w:val="28"/>
        </w:rPr>
        <w:t>ОП.10. ОСНОВЫ ЭЛЕКТРОТЕХНИКИ</w:t>
      </w:r>
    </w:p>
    <w:p w14:paraId="5E7CB456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11F31B6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4C31797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B6CDB17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A1DD605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AA8D575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14:paraId="2A11BDF3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5B0E1F5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DD91CD6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D343DB8" w14:textId="77777777" w:rsidR="0042129F" w:rsidRPr="000360D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8309EFA" w14:textId="721FFC17" w:rsidR="0042129F" w:rsidRPr="009105AA" w:rsidRDefault="0042129F" w:rsidP="0042129F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360DF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0360DF">
        <w:rPr>
          <w:rFonts w:ascii="Times New Roman" w:hAnsi="Times New Roman" w:cs="Times New Roman"/>
          <w:bCs/>
          <w:sz w:val="28"/>
          <w:szCs w:val="28"/>
        </w:rPr>
        <w:t>2</w:t>
      </w:r>
      <w:r w:rsidR="00675367" w:rsidRPr="000360DF">
        <w:rPr>
          <w:rFonts w:ascii="Times New Roman" w:hAnsi="Times New Roman" w:cs="Times New Roman"/>
          <w:bCs/>
          <w:sz w:val="28"/>
          <w:szCs w:val="28"/>
        </w:rPr>
        <w:t>3</w:t>
      </w:r>
      <w:r w:rsidRPr="000360DF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9105AA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257"/>
      </w:tblGrid>
      <w:tr w:rsidR="0042129F" w:rsidRPr="009105AA" w14:paraId="0A7C4436" w14:textId="77777777" w:rsidTr="007910E8">
        <w:trPr>
          <w:trHeight w:val="1985"/>
        </w:trPr>
        <w:tc>
          <w:tcPr>
            <w:tcW w:w="5211" w:type="dxa"/>
          </w:tcPr>
          <w:p w14:paraId="1C4F9C36" w14:textId="77777777" w:rsidR="0042129F" w:rsidRPr="009105AA" w:rsidRDefault="0042129F" w:rsidP="006379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352890B8" w14:textId="77777777" w:rsidR="0042129F" w:rsidRPr="009105AA" w:rsidRDefault="0042129F" w:rsidP="006379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7044B929" w14:textId="77777777" w:rsidR="0042129F" w:rsidRPr="009105AA" w:rsidRDefault="0042129F" w:rsidP="006379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17803D54" w14:textId="77777777" w:rsidR="0042129F" w:rsidRPr="009105AA" w:rsidRDefault="0042129F" w:rsidP="006379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2DBD747E" w14:textId="77777777" w:rsidR="0042129F" w:rsidRPr="009105AA" w:rsidRDefault="0042129F" w:rsidP="006379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582AC95C" w14:textId="77777777" w:rsidR="0042129F" w:rsidRPr="009105AA" w:rsidRDefault="0042129F" w:rsidP="006379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7C7BA21D" w14:textId="77777777" w:rsidR="0042129F" w:rsidRPr="009105AA" w:rsidRDefault="0042129F" w:rsidP="006379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59" w:type="dxa"/>
            <w:hideMark/>
          </w:tcPr>
          <w:p w14:paraId="2E072E9E" w14:textId="77777777" w:rsidR="0042129F" w:rsidRPr="009105AA" w:rsidRDefault="0042129F" w:rsidP="006379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7C207C3E" w14:textId="77777777" w:rsidR="007910E8" w:rsidRDefault="007910E8" w:rsidP="006379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910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нформационно - математических дисциплин </w:t>
            </w:r>
          </w:p>
          <w:p w14:paraId="24D32C49" w14:textId="054B5814" w:rsidR="0042129F" w:rsidRPr="009105AA" w:rsidRDefault="0042129F" w:rsidP="006379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5456A623" w14:textId="77777777" w:rsidR="0042129F" w:rsidRPr="009105AA" w:rsidRDefault="0042129F" w:rsidP="006379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1B3080B5" w14:textId="77777777" w:rsidR="0042129F" w:rsidRPr="009105AA" w:rsidRDefault="0042129F" w:rsidP="00637921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2EC65A20" w14:textId="34BF48D1" w:rsidR="0042129F" w:rsidRPr="009105AA" w:rsidRDefault="0042129F" w:rsidP="006379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</w:t>
            </w:r>
            <w:r w:rsidR="007910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А.А. </w:t>
            </w:r>
            <w:proofErr w:type="spellStart"/>
            <w:r w:rsidR="007910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Жижко</w:t>
            </w:r>
            <w:proofErr w:type="spellEnd"/>
          </w:p>
        </w:tc>
      </w:tr>
    </w:tbl>
    <w:p w14:paraId="5C518323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E20C66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A6864D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1F0620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DED273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E065B2B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4E479EF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C267C4C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B7B4B78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40B2EF5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7C154A49" w14:textId="77777777" w:rsidR="003332BE" w:rsidRPr="009105AA" w:rsidRDefault="003332BE" w:rsidP="00B96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57CFD831" w14:textId="77777777" w:rsidR="003332BE" w:rsidRPr="009105AA" w:rsidRDefault="003332BE" w:rsidP="00B96F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A5AB70" w14:textId="77777777" w:rsidR="003332BE" w:rsidRPr="009105AA" w:rsidRDefault="003332BE" w:rsidP="00B96F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7DAEC725" w14:textId="77777777" w:rsidR="003332BE" w:rsidRPr="009105AA" w:rsidRDefault="003332BE" w:rsidP="00B96F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1AC004" w14:textId="77777777" w:rsidR="003332BE" w:rsidRPr="009105AA" w:rsidRDefault="003332BE" w:rsidP="00B96F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5E4530BE" w14:textId="6DA6B17F" w:rsidR="003332BE" w:rsidRPr="009105AA" w:rsidRDefault="00637921" w:rsidP="00B96F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Гладких Александр Евгеньевич</w:t>
      </w:r>
      <w:r w:rsidR="00EC08FE" w:rsidRPr="00EE635C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1F6BDA51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A3217B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8482D2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3F9C16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F7CA29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B77755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0DC902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893C97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8A4C02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36BB36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5CDD16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3E7409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9A601C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09FF59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39E16E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2E0418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03DB93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AF68A0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F19363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541742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B12FC4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2640089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4175671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9855"/>
        <w:gridCol w:w="222"/>
      </w:tblGrid>
      <w:tr w:rsidR="0042129F" w:rsidRPr="009105AA" w14:paraId="28E34F04" w14:textId="77777777" w:rsidTr="005D414B">
        <w:tc>
          <w:tcPr>
            <w:tcW w:w="9133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14:paraId="0610E274" w14:textId="77777777" w:rsidTr="00EC08FE">
              <w:tc>
                <w:tcPr>
                  <w:tcW w:w="8364" w:type="dxa"/>
                </w:tcPr>
                <w:p w14:paraId="500045E7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35868E61" w14:textId="77777777" w:rsidR="00EC08FE" w:rsidRPr="009105A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2328A297" w14:textId="77777777" w:rsidTr="00EC08FE">
              <w:tc>
                <w:tcPr>
                  <w:tcW w:w="8364" w:type="dxa"/>
                  <w:hideMark/>
                </w:tcPr>
                <w:p w14:paraId="50CC2CFE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43E6F699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0E8F1BC2" w14:textId="77777777" w:rsidR="00EC08FE" w:rsidRPr="007910E8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910E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47B3C945" w14:textId="77777777" w:rsidTr="00EC08FE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68F24EC6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32C4EC8E" w14:textId="2B4E0C7E" w:rsidR="00EC08FE" w:rsidRPr="007910E8" w:rsidRDefault="0028417E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</w:tr>
            <w:tr w:rsidR="00EC08FE" w:rsidRPr="009105AA" w14:paraId="6754702F" w14:textId="77777777" w:rsidTr="00EC08FE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573D330F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61DC9BDE" w14:textId="418AAE0E" w:rsidR="00EC08FE" w:rsidRPr="007910E8" w:rsidRDefault="0028417E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</w:tr>
            <w:tr w:rsidR="00EC08FE" w:rsidRPr="009105AA" w14:paraId="611F4E57" w14:textId="77777777" w:rsidTr="00EC08FE">
              <w:tc>
                <w:tcPr>
                  <w:tcW w:w="8364" w:type="dxa"/>
                  <w:hideMark/>
                </w:tcPr>
                <w:p w14:paraId="2D60A16D" w14:textId="7777777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275" w:type="dxa"/>
                </w:tcPr>
                <w:p w14:paraId="6F1DB114" w14:textId="6AF925DD" w:rsidR="00EC08FE" w:rsidRPr="007910E8" w:rsidRDefault="0028417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</w:p>
              </w:tc>
            </w:tr>
          </w:tbl>
          <w:p w14:paraId="090D4609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14:paraId="5D44865C" w14:textId="77777777"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335B0CE4" w14:textId="143923AB" w:rsidR="0042129F" w:rsidRPr="00EE635C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</w:t>
      </w:r>
      <w:r w:rsidRPr="00EE635C">
        <w:rPr>
          <w:rFonts w:ascii="Times New Roman" w:hAnsi="Times New Roman" w:cs="Times New Roman"/>
          <w:b/>
          <w:sz w:val="24"/>
          <w:szCs w:val="24"/>
        </w:rPr>
        <w:t xml:space="preserve">ДИСЦИПЛИНЫ </w:t>
      </w:r>
    </w:p>
    <w:p w14:paraId="470A68C2" w14:textId="5637A404" w:rsidR="0042129F" w:rsidRPr="00EE635C" w:rsidRDefault="0042129F" w:rsidP="009105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635C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профессиональной образовательной программы</w:t>
      </w:r>
    </w:p>
    <w:p w14:paraId="21AE679F" w14:textId="32192CA7" w:rsidR="00637921" w:rsidRPr="009105AA" w:rsidRDefault="00637921" w:rsidP="00637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513">
        <w:rPr>
          <w:rFonts w:ascii="Times New Roman" w:hAnsi="Times New Roman" w:cs="Times New Roman"/>
          <w:sz w:val="24"/>
          <w:szCs w:val="24"/>
        </w:rPr>
        <w:t>Рабочая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Pr="00637921">
        <w:rPr>
          <w:rFonts w:ascii="Times New Roman" w:hAnsi="Times New Roman" w:cs="Times New Roman"/>
          <w:sz w:val="24"/>
          <w:szCs w:val="24"/>
        </w:rPr>
        <w:t xml:space="preserve">ОП.10.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37921">
        <w:rPr>
          <w:rFonts w:ascii="Times New Roman" w:hAnsi="Times New Roman" w:cs="Times New Roman"/>
          <w:sz w:val="24"/>
          <w:szCs w:val="24"/>
        </w:rPr>
        <w:t>сновы электротехники</w:t>
      </w:r>
      <w:r w:rsidRPr="001C049A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является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частью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основной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r w:rsidRPr="00441513">
        <w:rPr>
          <w:rFonts w:ascii="Times New Roman" w:hAnsi="Times New Roman" w:cs="Times New Roman"/>
          <w:sz w:val="24"/>
          <w:szCs w:val="24"/>
        </w:rPr>
        <w:t>базовой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подготовки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соответствии с ФГОС СПО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09.02.06 Сетевое и системное администрирование, </w:t>
      </w:r>
      <w:r w:rsidRPr="00441513">
        <w:rPr>
          <w:rFonts w:ascii="Times New Roman" w:hAnsi="Times New Roman" w:cs="Times New Roman"/>
          <w:sz w:val="24"/>
          <w:szCs w:val="24"/>
        </w:rPr>
        <w:t>входящей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укрупненной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группы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СПО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09.00.00 Информатика и вычислительная техника.</w:t>
      </w:r>
    </w:p>
    <w:p w14:paraId="3AC9FBE7" w14:textId="65FEACDD" w:rsidR="00637921" w:rsidRDefault="00637921" w:rsidP="00637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FE8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637921">
        <w:rPr>
          <w:rFonts w:ascii="Times New Roman" w:hAnsi="Times New Roman" w:cs="Times New Roman"/>
          <w:sz w:val="24"/>
          <w:szCs w:val="24"/>
        </w:rPr>
        <w:t xml:space="preserve">ОП.10.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37921">
        <w:rPr>
          <w:rFonts w:ascii="Times New Roman" w:hAnsi="Times New Roman" w:cs="Times New Roman"/>
          <w:sz w:val="24"/>
          <w:szCs w:val="24"/>
        </w:rPr>
        <w:t>сновы электротехники</w:t>
      </w:r>
      <w:r w:rsidRPr="00867FE8">
        <w:rPr>
          <w:rFonts w:ascii="Times New Roman" w:hAnsi="Times New Roman" w:cs="Times New Roman"/>
          <w:sz w:val="24"/>
          <w:szCs w:val="24"/>
        </w:rPr>
        <w:t xml:space="preserve"> является частью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32F4">
        <w:rPr>
          <w:rFonts w:ascii="Times New Roman" w:hAnsi="Times New Roman" w:cs="Times New Roman"/>
          <w:sz w:val="24"/>
          <w:szCs w:val="24"/>
        </w:rPr>
        <w:t xml:space="preserve">бщепрофессиональный </w:t>
      </w:r>
      <w:r w:rsidRPr="00956FD3">
        <w:rPr>
          <w:rFonts w:ascii="Times New Roman" w:hAnsi="Times New Roman" w:cs="Times New Roman"/>
          <w:sz w:val="24"/>
          <w:szCs w:val="24"/>
        </w:rPr>
        <w:t>цикл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867FE8">
        <w:rPr>
          <w:rFonts w:ascii="Times New Roman" w:hAnsi="Times New Roman" w:cs="Times New Roman"/>
          <w:sz w:val="24"/>
          <w:szCs w:val="24"/>
        </w:rPr>
        <w:t xml:space="preserve"> Имеет практическую направленность и межпредметную связь с такими </w:t>
      </w:r>
      <w:r>
        <w:rPr>
          <w:rFonts w:ascii="Times New Roman" w:hAnsi="Times New Roman" w:cs="Times New Roman"/>
          <w:sz w:val="24"/>
          <w:szCs w:val="24"/>
        </w:rPr>
        <w:t>междисциплинарными курсами</w:t>
      </w:r>
      <w:r w:rsidRPr="00867FE8">
        <w:rPr>
          <w:rFonts w:ascii="Times New Roman" w:hAnsi="Times New Roman" w:cs="Times New Roman"/>
          <w:sz w:val="24"/>
          <w:szCs w:val="24"/>
        </w:rPr>
        <w:t xml:space="preserve"> как:</w:t>
      </w:r>
      <w:r w:rsidRPr="00E93BCC">
        <w:t xml:space="preserve"> </w:t>
      </w:r>
      <w:r w:rsidRPr="001C049A">
        <w:rPr>
          <w:rFonts w:ascii="Times New Roman" w:hAnsi="Times New Roman" w:cs="Times New Roman"/>
          <w:sz w:val="24"/>
          <w:szCs w:val="24"/>
        </w:rPr>
        <w:t>МДК.</w:t>
      </w:r>
      <w:r>
        <w:rPr>
          <w:rFonts w:ascii="Times New Roman" w:hAnsi="Times New Roman" w:cs="Times New Roman"/>
          <w:sz w:val="24"/>
          <w:szCs w:val="24"/>
        </w:rPr>
        <w:t xml:space="preserve">03.01 </w:t>
      </w:r>
      <w:r w:rsidRPr="009B7B1C">
        <w:rPr>
          <w:rFonts w:ascii="Times New Roman" w:hAnsi="Times New Roman" w:cs="Times New Roman"/>
          <w:sz w:val="24"/>
          <w:szCs w:val="24"/>
        </w:rPr>
        <w:t>Эксплуатация объектов сетевой инфраструктуры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29E338" w14:textId="77777777" w:rsidR="00637921" w:rsidRDefault="00637921" w:rsidP="00637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A25E54" w14:textId="77777777" w:rsidR="0042129F" w:rsidRPr="00EE635C" w:rsidRDefault="0042129F" w:rsidP="0042129F">
      <w:pPr>
        <w:rPr>
          <w:rFonts w:ascii="Times New Roman" w:hAnsi="Times New Roman" w:cs="Times New Roman"/>
          <w:b/>
          <w:sz w:val="24"/>
          <w:szCs w:val="24"/>
        </w:rPr>
      </w:pPr>
      <w:r w:rsidRPr="00EE635C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95"/>
        <w:gridCol w:w="3724"/>
      </w:tblGrid>
      <w:tr w:rsidR="0042129F" w:rsidRPr="00E65C6C" w14:paraId="4B5CAB7F" w14:textId="77777777" w:rsidTr="00631563">
        <w:trPr>
          <w:trHeight w:val="649"/>
        </w:trPr>
        <w:tc>
          <w:tcPr>
            <w:tcW w:w="1129" w:type="dxa"/>
            <w:hideMark/>
          </w:tcPr>
          <w:p w14:paraId="6A098CE9" w14:textId="77777777" w:rsidR="0042129F" w:rsidRPr="00EE635C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35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0B6FC307" w14:textId="77777777" w:rsidR="0042129F" w:rsidRPr="00EE635C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35C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95" w:type="dxa"/>
            <w:hideMark/>
          </w:tcPr>
          <w:p w14:paraId="5999AB19" w14:textId="77777777" w:rsidR="0042129F" w:rsidRPr="00EE635C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35C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724" w:type="dxa"/>
            <w:hideMark/>
          </w:tcPr>
          <w:p w14:paraId="7745C9D3" w14:textId="77777777" w:rsidR="0042129F" w:rsidRPr="00EE635C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35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EE635C" w:rsidRPr="009105AA" w14:paraId="7CD5060E" w14:textId="77777777" w:rsidTr="00631563">
        <w:trPr>
          <w:trHeight w:val="212"/>
        </w:trPr>
        <w:tc>
          <w:tcPr>
            <w:tcW w:w="1129" w:type="dxa"/>
          </w:tcPr>
          <w:p w14:paraId="3D2C0D1D" w14:textId="3C0D25B0" w:rsidR="00EE635C" w:rsidRPr="00E65C6C" w:rsidRDefault="00354EA0" w:rsidP="00EE6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Style w:val="a8"/>
                <w:rFonts w:ascii="Times New Roman" w:hAnsi="Times New Roman"/>
                <w:i w:val="0"/>
                <w:iCs/>
              </w:rPr>
              <w:t xml:space="preserve">ОК 01, ОК 02, ОК 04, ОК 05, ОК 09, </w:t>
            </w:r>
            <w:r w:rsidR="00213556" w:rsidRPr="00793DA4">
              <w:rPr>
                <w:rStyle w:val="a8"/>
                <w:rFonts w:ascii="Times New Roman" w:hAnsi="Times New Roman"/>
                <w:i w:val="0"/>
                <w:iCs/>
              </w:rPr>
              <w:t>ОК 10; ПК 1.1, ПК 3.1- ПК 3.2</w:t>
            </w:r>
          </w:p>
        </w:tc>
        <w:tc>
          <w:tcPr>
            <w:tcW w:w="4395" w:type="dxa"/>
          </w:tcPr>
          <w:p w14:paraId="41A396BB" w14:textId="77777777" w:rsidR="00213556" w:rsidRPr="00793DA4" w:rsidRDefault="00213556" w:rsidP="00213556">
            <w:pPr>
              <w:spacing w:after="120" w:line="240" w:lineRule="auto"/>
              <w:ind w:left="33"/>
              <w:rPr>
                <w:rFonts w:ascii="Times New Roman" w:hAnsi="Times New Roman"/>
              </w:rPr>
            </w:pPr>
            <w:r w:rsidRPr="00793DA4">
              <w:rPr>
                <w:rFonts w:ascii="Times New Roman" w:hAnsi="Times New Roman"/>
              </w:rPr>
              <w:t>Применять основные определения и законы теории электрических цепей.</w:t>
            </w:r>
          </w:p>
          <w:p w14:paraId="3BDA6E2F" w14:textId="77777777" w:rsidR="00213556" w:rsidRPr="00793DA4" w:rsidRDefault="00213556" w:rsidP="00213556">
            <w:pPr>
              <w:spacing w:after="120" w:line="240" w:lineRule="auto"/>
              <w:ind w:left="33"/>
              <w:rPr>
                <w:rFonts w:ascii="Times New Roman" w:hAnsi="Times New Roman"/>
              </w:rPr>
            </w:pPr>
            <w:r w:rsidRPr="00793DA4">
              <w:rPr>
                <w:rFonts w:ascii="Times New Roman" w:hAnsi="Times New Roman"/>
              </w:rPr>
              <w:t>Учитывать на практике свойства цепей с распределенными параметрами и нелинейных электрических цепей.</w:t>
            </w:r>
          </w:p>
          <w:p w14:paraId="05255156" w14:textId="45C1CA47" w:rsidR="00EE635C" w:rsidRPr="00E65C6C" w:rsidRDefault="00213556" w:rsidP="00213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3DA4">
              <w:rPr>
                <w:rFonts w:ascii="Times New Roman" w:hAnsi="Times New Roman"/>
              </w:rPr>
              <w:t>Различать непрерывные и дискретные сигналы и их параметры.</w:t>
            </w:r>
          </w:p>
        </w:tc>
        <w:tc>
          <w:tcPr>
            <w:tcW w:w="3724" w:type="dxa"/>
          </w:tcPr>
          <w:p w14:paraId="03ADFA95" w14:textId="77777777" w:rsidR="00EE635C" w:rsidRPr="00060171" w:rsidRDefault="00EE635C" w:rsidP="00EE635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</w:rPr>
            </w:pPr>
            <w:r w:rsidRPr="00060171">
              <w:rPr>
                <w:rFonts w:ascii="Times New Roman" w:hAnsi="Times New Roman" w:cs="Times New Roman"/>
              </w:rPr>
              <w:t>Основные характеристики, параметры и элементы электрических цепей при гармоническом воздействии в установившемся режиме.</w:t>
            </w:r>
          </w:p>
          <w:p w14:paraId="4472CB4B" w14:textId="77777777" w:rsidR="00EE635C" w:rsidRPr="00060171" w:rsidRDefault="00EE635C" w:rsidP="00EE635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</w:rPr>
            </w:pPr>
            <w:r w:rsidRPr="00060171">
              <w:rPr>
                <w:rFonts w:ascii="Times New Roman" w:hAnsi="Times New Roman" w:cs="Times New Roman"/>
              </w:rPr>
              <w:t>Свойства основных электрических RC и RLC-цепочек, цепей с взаимной индукцией.</w:t>
            </w:r>
          </w:p>
          <w:p w14:paraId="02EDD9B0" w14:textId="77777777" w:rsidR="00EE635C" w:rsidRPr="00060171" w:rsidRDefault="00EE635C" w:rsidP="00EE635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</w:rPr>
            </w:pPr>
            <w:r w:rsidRPr="00060171">
              <w:rPr>
                <w:rFonts w:ascii="Times New Roman" w:hAnsi="Times New Roman" w:cs="Times New Roman"/>
              </w:rPr>
              <w:t>Трехфазные электрические цепи.</w:t>
            </w:r>
          </w:p>
          <w:p w14:paraId="79C4D574" w14:textId="77777777" w:rsidR="00EE635C" w:rsidRPr="00060171" w:rsidRDefault="00EE635C" w:rsidP="00EE635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</w:rPr>
            </w:pPr>
            <w:r w:rsidRPr="00060171">
              <w:rPr>
                <w:rFonts w:ascii="Times New Roman" w:hAnsi="Times New Roman" w:cs="Times New Roman"/>
              </w:rPr>
              <w:t>Основные свойства фильтров.</w:t>
            </w:r>
          </w:p>
          <w:p w14:paraId="0F3DBCE8" w14:textId="77777777" w:rsidR="00EE635C" w:rsidRPr="00060171" w:rsidRDefault="00EE635C" w:rsidP="00EE635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</w:rPr>
            </w:pPr>
            <w:r w:rsidRPr="00060171">
              <w:rPr>
                <w:rFonts w:ascii="Times New Roman" w:hAnsi="Times New Roman" w:cs="Times New Roman"/>
              </w:rPr>
              <w:t>Непрерывные и дискретные сигналы.</w:t>
            </w:r>
          </w:p>
          <w:p w14:paraId="4E84BAC4" w14:textId="77777777" w:rsidR="00EE635C" w:rsidRPr="00060171" w:rsidRDefault="00EE635C" w:rsidP="00EE635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</w:rPr>
            </w:pPr>
            <w:r w:rsidRPr="00060171">
              <w:rPr>
                <w:rFonts w:ascii="Times New Roman" w:hAnsi="Times New Roman" w:cs="Times New Roman"/>
              </w:rPr>
              <w:t>Методы расчета электрических цепей.</w:t>
            </w:r>
          </w:p>
          <w:p w14:paraId="54FDCAAB" w14:textId="77777777" w:rsidR="00EE635C" w:rsidRPr="00060171" w:rsidRDefault="00EE635C" w:rsidP="00EE635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</w:rPr>
            </w:pPr>
            <w:r w:rsidRPr="00060171">
              <w:rPr>
                <w:rFonts w:ascii="Times New Roman" w:hAnsi="Times New Roman" w:cs="Times New Roman"/>
              </w:rPr>
              <w:t>Спектр дискретного сигнала и его анализ.</w:t>
            </w:r>
          </w:p>
          <w:p w14:paraId="2754D751" w14:textId="77777777" w:rsidR="00EE635C" w:rsidRPr="00060171" w:rsidRDefault="00EE635C" w:rsidP="00EE63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0171">
              <w:rPr>
                <w:rFonts w:ascii="Times New Roman" w:hAnsi="Times New Roman" w:cs="Times New Roman"/>
              </w:rPr>
              <w:t>Цифровые фильтры.</w:t>
            </w:r>
          </w:p>
        </w:tc>
      </w:tr>
    </w:tbl>
    <w:p w14:paraId="135639CE" w14:textId="77777777" w:rsidR="0042129F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0068ECA" w14:textId="77777777" w:rsidR="005E3115" w:rsidRDefault="005E3115" w:rsidP="006379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02F046" w14:textId="77777777" w:rsidR="005E3115" w:rsidRDefault="005E3115" w:rsidP="006379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71F03B" w14:textId="77777777" w:rsidR="005E3115" w:rsidRDefault="005E3115" w:rsidP="006379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FF497B" w14:textId="6AFA9D14" w:rsidR="00637921" w:rsidRDefault="00637921" w:rsidP="006379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4F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результаты. </w:t>
      </w:r>
      <w:r w:rsidRPr="003B24F4">
        <w:rPr>
          <w:rFonts w:ascii="Times New Roman" w:hAnsi="Times New Roman" w:cs="Times New Roman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</w:t>
      </w:r>
      <w:r w:rsidRPr="003B24F4">
        <w:rPr>
          <w:rFonts w:ascii="Times New Roman" w:hAnsi="Times New Roman" w:cs="Times New Roman"/>
          <w:b/>
          <w:sz w:val="24"/>
          <w:szCs w:val="24"/>
        </w:rPr>
        <w:t>.</w:t>
      </w:r>
    </w:p>
    <w:p w14:paraId="2B68E9E6" w14:textId="06D1F104" w:rsidR="005E3115" w:rsidRDefault="005E3115" w:rsidP="006379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17C94C" w14:textId="608D9680" w:rsidR="005E3115" w:rsidRDefault="005E3115" w:rsidP="006379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D39819" w14:textId="38C10BF2" w:rsidR="005E3115" w:rsidRDefault="005E3115" w:rsidP="006379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F40B38" w14:textId="4DC14621" w:rsidR="005E3115" w:rsidRDefault="005E3115" w:rsidP="006379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AC455F" w14:textId="77777777" w:rsidR="005E3115" w:rsidRDefault="005E3115" w:rsidP="006379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39D71B" w14:textId="77777777" w:rsidR="005E3115" w:rsidRPr="009105AA" w:rsidRDefault="005E3115" w:rsidP="006379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637921" w:rsidRPr="004D02C2" w14:paraId="37F29E6A" w14:textId="77777777" w:rsidTr="00526A27">
        <w:tc>
          <w:tcPr>
            <w:tcW w:w="7088" w:type="dxa"/>
          </w:tcPr>
          <w:p w14:paraId="49B2D790" w14:textId="77777777" w:rsidR="00637921" w:rsidRPr="00526A27" w:rsidRDefault="00637921" w:rsidP="00526A2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A2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Личностные результаты </w:t>
            </w:r>
          </w:p>
          <w:p w14:paraId="6D048E05" w14:textId="77777777" w:rsidR="00637921" w:rsidRPr="00526A27" w:rsidRDefault="00637921" w:rsidP="00526A2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A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62C9466F" w14:textId="77777777" w:rsidR="00637921" w:rsidRPr="00526A27" w:rsidRDefault="00637921" w:rsidP="00526A2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A27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5E9FEA76" w14:textId="77777777" w:rsidR="00637921" w:rsidRPr="00526A27" w:rsidRDefault="00637921" w:rsidP="00526A2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A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526A2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526A2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526A2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637921" w:rsidRPr="004D02C2" w14:paraId="0199425A" w14:textId="77777777" w:rsidTr="00526A27">
        <w:tc>
          <w:tcPr>
            <w:tcW w:w="9356" w:type="dxa"/>
            <w:gridSpan w:val="2"/>
            <w:vAlign w:val="center"/>
          </w:tcPr>
          <w:p w14:paraId="55C777A8" w14:textId="77777777" w:rsidR="00637921" w:rsidRPr="00526A27" w:rsidRDefault="00637921" w:rsidP="00526A2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A27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60463CD9" w14:textId="77777777" w:rsidR="00637921" w:rsidRPr="00526A27" w:rsidRDefault="00637921" w:rsidP="00526A2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A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526A2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637921" w:rsidRPr="004D02C2" w14:paraId="78811056" w14:textId="77777777" w:rsidTr="00526A27">
        <w:tc>
          <w:tcPr>
            <w:tcW w:w="9356" w:type="dxa"/>
            <w:gridSpan w:val="2"/>
            <w:vAlign w:val="center"/>
          </w:tcPr>
          <w:p w14:paraId="030B6090" w14:textId="77777777" w:rsidR="00637921" w:rsidRPr="00526A27" w:rsidRDefault="00637921" w:rsidP="00526A2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A2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Личностные результаты</w:t>
            </w:r>
          </w:p>
          <w:p w14:paraId="6684320D" w14:textId="77777777" w:rsidR="00637921" w:rsidRPr="00526A27" w:rsidRDefault="00637921" w:rsidP="00526A2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A2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526A2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br/>
              <w:t xml:space="preserve">Российской Федерации </w:t>
            </w:r>
            <w:r w:rsidRPr="00526A27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637921" w:rsidRPr="004D02C2" w14:paraId="07E996FE" w14:textId="77777777" w:rsidTr="00526A27">
        <w:tc>
          <w:tcPr>
            <w:tcW w:w="7088" w:type="dxa"/>
          </w:tcPr>
          <w:p w14:paraId="17EF0FD3" w14:textId="77777777" w:rsidR="00637921" w:rsidRPr="00526A27" w:rsidRDefault="00637921" w:rsidP="00526A27">
            <w:pPr>
              <w:spacing w:after="0" w:line="240" w:lineRule="auto"/>
              <w:ind w:firstLine="33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26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14:paraId="493EC3C7" w14:textId="77777777" w:rsidR="00637921" w:rsidRPr="00526A27" w:rsidRDefault="00637921" w:rsidP="00526A2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A27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637921" w:rsidRPr="004D02C2" w14:paraId="583C72C6" w14:textId="77777777" w:rsidTr="00526A27">
        <w:tc>
          <w:tcPr>
            <w:tcW w:w="7088" w:type="dxa"/>
          </w:tcPr>
          <w:p w14:paraId="493B8A1A" w14:textId="77777777" w:rsidR="00637921" w:rsidRPr="00526A27" w:rsidRDefault="00637921" w:rsidP="00526A27">
            <w:pPr>
              <w:spacing w:after="0" w:line="240" w:lineRule="auto"/>
              <w:ind w:firstLine="33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26A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14:paraId="0C2DE87B" w14:textId="77777777" w:rsidR="00637921" w:rsidRPr="00526A27" w:rsidRDefault="00637921" w:rsidP="00526A2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6A27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637921" w:rsidRPr="004D02C2" w14:paraId="295E5DB9" w14:textId="77777777" w:rsidTr="00526A27">
        <w:tc>
          <w:tcPr>
            <w:tcW w:w="9356" w:type="dxa"/>
            <w:gridSpan w:val="2"/>
            <w:vAlign w:val="center"/>
          </w:tcPr>
          <w:p w14:paraId="220C09B2" w14:textId="77777777" w:rsidR="00637921" w:rsidRPr="00526A27" w:rsidRDefault="00637921" w:rsidP="00526A2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A2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Личностные результаты</w:t>
            </w:r>
          </w:p>
          <w:p w14:paraId="42DCBD7E" w14:textId="77777777" w:rsidR="00637921" w:rsidRPr="00526A27" w:rsidRDefault="00637921" w:rsidP="00526A2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A2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526A27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637921" w:rsidRPr="004D02C2" w14:paraId="7D9A0802" w14:textId="77777777" w:rsidTr="00526A27">
        <w:trPr>
          <w:trHeight w:val="163"/>
        </w:trPr>
        <w:tc>
          <w:tcPr>
            <w:tcW w:w="7088" w:type="dxa"/>
          </w:tcPr>
          <w:p w14:paraId="243E389B" w14:textId="77777777" w:rsidR="00637921" w:rsidRPr="00526A27" w:rsidRDefault="00637921" w:rsidP="00526A27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A27">
              <w:rPr>
                <w:rStyle w:val="markedcontent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14:paraId="020E6735" w14:textId="77777777" w:rsidR="00637921" w:rsidRPr="00526A27" w:rsidRDefault="00637921" w:rsidP="00526A2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A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</w:tbl>
    <w:p w14:paraId="4FF81224" w14:textId="77777777" w:rsidR="00637921" w:rsidRPr="009105AA" w:rsidRDefault="00637921" w:rsidP="006379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C591ECD" w14:textId="459C5DBF" w:rsidR="00637921" w:rsidRDefault="006379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DF44AE8" w14:textId="77777777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4FEA9387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724"/>
      </w:tblGrid>
      <w:tr w:rsidR="00EC08FE" w:rsidRPr="009105AA" w14:paraId="5A28ECA7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2A7596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DE9A2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105AA" w14:paraId="5197B389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BA5CC" w14:textId="1047D903" w:rsidR="00EC08FE" w:rsidRPr="009105AA" w:rsidRDefault="00EC08FE" w:rsidP="0063792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</w:t>
            </w:r>
            <w:r w:rsidR="0063792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468DD" w14:textId="77777777" w:rsidR="00EC08FE" w:rsidRPr="00E65C6C" w:rsidRDefault="00EE635C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E635C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</w:tr>
      <w:tr w:rsidR="00B41482" w:rsidRPr="009105AA" w14:paraId="3AB8EE4B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C2CA7" w14:textId="1C8A0094" w:rsidR="00B41482" w:rsidRPr="009105AA" w:rsidRDefault="00B41482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482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9E2A8" w14:textId="332AC04A" w:rsidR="00B41482" w:rsidRPr="00B31A72" w:rsidRDefault="00C97ACF" w:rsidP="00B31A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97A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31A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EC08FE" w:rsidRPr="009105AA" w14:paraId="2C885A29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F7306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C885F" w14:textId="546E193B" w:rsidR="00BC01AB" w:rsidRPr="00C85A3E" w:rsidRDefault="00637921" w:rsidP="00BC01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EC08FE" w:rsidRPr="009105AA" w14:paraId="0A946A5A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F7B2D6" w14:textId="77777777" w:rsidR="00EC08FE" w:rsidRPr="00C85A3E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105AA" w14:paraId="76BECA83" w14:textId="77777777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AC0B16B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354F3" w14:textId="09686FBB" w:rsidR="00EC08FE" w:rsidRPr="00C85A3E" w:rsidRDefault="004116DA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85A3E" w:rsidRPr="00C85A3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4116DA" w:rsidRPr="009105AA" w14:paraId="211A56A1" w14:textId="77777777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33FC4C0" w14:textId="69A862CB" w:rsidR="004116DA" w:rsidRPr="009105AA" w:rsidRDefault="004116DA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BC2BA" w14:textId="2094045C" w:rsidR="004116DA" w:rsidRPr="00C85A3E" w:rsidRDefault="004116DA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EC08FE" w:rsidRPr="009105AA" w14:paraId="167F86BB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180C7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63E44" w14:textId="77777777" w:rsidR="00EC08FE" w:rsidRPr="00EE635C" w:rsidRDefault="00EE635C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3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08FE" w:rsidRPr="009105AA" w14:paraId="661B9BC0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60671C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07955" w14:textId="77777777" w:rsidR="00EC08FE" w:rsidRPr="00EE635C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8FE" w:rsidRPr="009105AA" w14:paraId="6451C196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307D7" w14:textId="23063FE8" w:rsidR="00EC08FE" w:rsidRPr="009105AA" w:rsidRDefault="00F13188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конспект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09CF1" w14:textId="77777777" w:rsidR="00EC08FE" w:rsidRPr="00EE635C" w:rsidRDefault="00EE635C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35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C08FE" w:rsidRPr="009105AA" w14:paraId="1FF9CE45" w14:textId="77777777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C70E2" w14:textId="77777777" w:rsidR="00EC08FE" w:rsidRPr="009105AA" w:rsidRDefault="00EC08FE" w:rsidP="00EE635C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</w:t>
            </w:r>
            <w:r w:rsidR="00EE635C" w:rsidRPr="006379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зачёта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35C53" w14:textId="5C5110C9" w:rsidR="00EC08FE" w:rsidRPr="00E65C6C" w:rsidRDefault="004116DA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 w:rsidRPr="004116D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14:paraId="4D6AF90B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1BE0FBE2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212BBB42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EE635C" w:rsidRPr="00C85A3E">
        <w:rPr>
          <w:rFonts w:ascii="Times New Roman" w:hAnsi="Times New Roman" w:cs="Times New Roman"/>
          <w:b/>
          <w:sz w:val="24"/>
          <w:szCs w:val="24"/>
        </w:rPr>
        <w:t>ОП.10. ОСНОВЫ ЭЛЕКТРОТЕХНИКИ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3"/>
        <w:gridCol w:w="418"/>
        <w:gridCol w:w="32"/>
        <w:gridCol w:w="15"/>
        <w:gridCol w:w="15"/>
        <w:gridCol w:w="12"/>
        <w:gridCol w:w="8622"/>
        <w:gridCol w:w="1723"/>
        <w:gridCol w:w="1794"/>
      </w:tblGrid>
      <w:tr w:rsidR="00440FA7" w:rsidRPr="009105AA" w14:paraId="4FB3CBBB" w14:textId="77777777" w:rsidTr="00637921">
        <w:trPr>
          <w:trHeight w:val="20"/>
        </w:trPr>
        <w:tc>
          <w:tcPr>
            <w:tcW w:w="705" w:type="pct"/>
          </w:tcPr>
          <w:p w14:paraId="25BBA89F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9105AA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105A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099" w:type="pct"/>
            <w:gridSpan w:val="6"/>
          </w:tcPr>
          <w:p w14:paraId="2B40A6D7" w14:textId="26E27640" w:rsidR="00440FA7" w:rsidRPr="009105AA" w:rsidRDefault="00440FA7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9105A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9105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(проект) </w:t>
            </w:r>
          </w:p>
        </w:tc>
        <w:tc>
          <w:tcPr>
            <w:tcW w:w="586" w:type="pct"/>
          </w:tcPr>
          <w:p w14:paraId="6FF4D675" w14:textId="77777777" w:rsidR="00B41482" w:rsidRPr="00B41482" w:rsidRDefault="00B41482" w:rsidP="00B41482">
            <w:pPr>
              <w:spacing w:after="0" w:line="204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1482">
              <w:rPr>
                <w:rFonts w:ascii="Times New Roman" w:hAnsi="Times New Roman" w:cs="Times New Roman"/>
                <w:b/>
                <w:szCs w:val="24"/>
              </w:rPr>
              <w:t xml:space="preserve">Объем часов/ </w:t>
            </w:r>
          </w:p>
          <w:p w14:paraId="1ED432C7" w14:textId="77777777" w:rsidR="00B41482" w:rsidRPr="00B41482" w:rsidRDefault="00B41482" w:rsidP="00B41482">
            <w:pPr>
              <w:spacing w:after="0" w:line="204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41482">
              <w:rPr>
                <w:rFonts w:ascii="Times New Roman" w:hAnsi="Times New Roman" w:cs="Times New Roman"/>
                <w:b/>
                <w:szCs w:val="24"/>
              </w:rPr>
              <w:t>в том числе в форме практической</w:t>
            </w:r>
          </w:p>
          <w:p w14:paraId="6A4D6018" w14:textId="4DACC1E7" w:rsidR="00440FA7" w:rsidRPr="00B41482" w:rsidRDefault="00B41482" w:rsidP="00B41482">
            <w:pPr>
              <w:spacing w:after="0" w:line="204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B41482">
              <w:rPr>
                <w:rFonts w:ascii="Times New Roman" w:hAnsi="Times New Roman" w:cs="Times New Roman"/>
                <w:b/>
                <w:szCs w:val="24"/>
              </w:rPr>
              <w:t>подготовки</w:t>
            </w:r>
          </w:p>
        </w:tc>
        <w:tc>
          <w:tcPr>
            <w:tcW w:w="610" w:type="pct"/>
          </w:tcPr>
          <w:p w14:paraId="356C5854" w14:textId="77777777" w:rsidR="00440FA7" w:rsidRPr="009105AA" w:rsidRDefault="00440FA7" w:rsidP="00C85A3E">
            <w:pPr>
              <w:pStyle w:val="TableParagraph"/>
              <w:ind w:left="-108"/>
              <w:jc w:val="center"/>
              <w:rPr>
                <w:b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Коды</w:t>
            </w:r>
            <w:r w:rsidRPr="009105A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b/>
                <w:sz w:val="24"/>
                <w:szCs w:val="24"/>
              </w:rPr>
              <w:t>формируемых</w:t>
            </w:r>
          </w:p>
          <w:p w14:paraId="18855FAA" w14:textId="77777777" w:rsidR="00440FA7" w:rsidRPr="009105AA" w:rsidRDefault="00440FA7" w:rsidP="00C85A3E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440FA7" w:rsidRPr="009105AA" w14:paraId="6B841737" w14:textId="77777777" w:rsidTr="00637921">
        <w:trPr>
          <w:trHeight w:val="93"/>
        </w:trPr>
        <w:tc>
          <w:tcPr>
            <w:tcW w:w="705" w:type="pct"/>
            <w:vMerge w:val="restart"/>
          </w:tcPr>
          <w:p w14:paraId="3CF5D835" w14:textId="77777777" w:rsidR="00C85A3E" w:rsidRPr="00C85A3E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</w:p>
          <w:p w14:paraId="3F9BB002" w14:textId="1A639B03" w:rsidR="00440FA7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85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электростатики</w:t>
            </w:r>
          </w:p>
        </w:tc>
        <w:tc>
          <w:tcPr>
            <w:tcW w:w="3099" w:type="pct"/>
            <w:gridSpan w:val="6"/>
          </w:tcPr>
          <w:p w14:paraId="52BC05DB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6" w:type="pct"/>
            <w:vMerge w:val="restart"/>
          </w:tcPr>
          <w:p w14:paraId="12398731" w14:textId="22AB4E73" w:rsidR="00440FA7" w:rsidRPr="009105AA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0" w:type="pct"/>
            <w:vMerge w:val="restart"/>
          </w:tcPr>
          <w:p w14:paraId="49572ADA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ОК 01-ОП 02, ОП 04-ОП05,</w:t>
            </w:r>
          </w:p>
          <w:p w14:paraId="3013C5D6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ОП 09-ОП 10;</w:t>
            </w:r>
          </w:p>
          <w:p w14:paraId="01997804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ПК 1.1, </w:t>
            </w:r>
          </w:p>
          <w:p w14:paraId="5A7B1175" w14:textId="77777777" w:rsidR="00440FA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ПК 3.1- ПК 3.2</w:t>
            </w:r>
          </w:p>
          <w:p w14:paraId="4404141B" w14:textId="7BC4CEFA" w:rsidR="00526A27" w:rsidRPr="000F5B7E" w:rsidRDefault="00526A27" w:rsidP="00526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F5B7E">
              <w:rPr>
                <w:rFonts w:ascii="Times New Roman" w:hAnsi="Times New Roman"/>
                <w:b/>
                <w:bCs/>
              </w:rPr>
              <w:t>ЛР 22, ЛР 25,</w:t>
            </w:r>
            <w:r w:rsidRPr="000F5B7E">
              <w:rPr>
                <w:rFonts w:ascii="Times New Roman" w:hAnsi="Times New Roman"/>
                <w:b/>
                <w:bCs/>
                <w:color w:val="000000"/>
              </w:rPr>
              <w:t xml:space="preserve"> ЛР 26, </w:t>
            </w:r>
          </w:p>
        </w:tc>
      </w:tr>
      <w:tr w:rsidR="00440FA7" w:rsidRPr="00C85A3E" w14:paraId="32DF5376" w14:textId="77777777" w:rsidTr="00637921">
        <w:trPr>
          <w:trHeight w:val="20"/>
        </w:trPr>
        <w:tc>
          <w:tcPr>
            <w:tcW w:w="705" w:type="pct"/>
            <w:vMerge/>
          </w:tcPr>
          <w:p w14:paraId="457B76CA" w14:textId="77777777" w:rsidR="00440FA7" w:rsidRPr="00C85A3E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2C890D1C" w14:textId="77777777" w:rsidR="00440FA7" w:rsidRPr="00C85A3E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1" w:type="pct"/>
            <w:gridSpan w:val="3"/>
          </w:tcPr>
          <w:p w14:paraId="20C8A9F7" w14:textId="22B779D1" w:rsidR="00440FA7" w:rsidRPr="00C85A3E" w:rsidRDefault="00C85A3E" w:rsidP="008D583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>Сущность, роль, место дисциплины в специальности.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заряд. Электрическое поле. Напряжённость электрического поля. Потенциал. Напряжение. </w:t>
            </w:r>
          </w:p>
        </w:tc>
        <w:tc>
          <w:tcPr>
            <w:tcW w:w="586" w:type="pct"/>
            <w:vMerge/>
          </w:tcPr>
          <w:p w14:paraId="4D2D2473" w14:textId="77777777" w:rsidR="00440FA7" w:rsidRPr="00C85A3E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57DC20B3" w14:textId="77777777" w:rsidR="00440FA7" w:rsidRPr="000F5B7E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440FA7" w:rsidRPr="009105AA" w14:paraId="388DF785" w14:textId="77777777" w:rsidTr="00637921">
        <w:trPr>
          <w:trHeight w:val="20"/>
        </w:trPr>
        <w:tc>
          <w:tcPr>
            <w:tcW w:w="705" w:type="pct"/>
            <w:vMerge/>
          </w:tcPr>
          <w:p w14:paraId="3C91A6F1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3ABE338F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14:paraId="2DCCBDC8" w14:textId="73C91D3E" w:rsidR="00440FA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>Электрическая ёмкость. Конденсаторы. Соединение конденсаторов.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14:paraId="22996A6A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7294264B" w14:textId="77777777" w:rsidR="00440FA7" w:rsidRPr="000F5B7E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440FA7" w:rsidRPr="009105AA" w14:paraId="50CE54B9" w14:textId="77777777" w:rsidTr="00637921">
        <w:trPr>
          <w:trHeight w:val="20"/>
        </w:trPr>
        <w:tc>
          <w:tcPr>
            <w:tcW w:w="705" w:type="pct"/>
            <w:vMerge/>
          </w:tcPr>
          <w:p w14:paraId="395D6EED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99" w:type="pct"/>
            <w:gridSpan w:val="6"/>
          </w:tcPr>
          <w:p w14:paraId="50754A1F" w14:textId="77777777" w:rsidR="00440FA7" w:rsidRPr="00041778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86" w:type="pct"/>
            <w:vMerge w:val="restart"/>
          </w:tcPr>
          <w:p w14:paraId="3EA960CD" w14:textId="7E0BF636" w:rsidR="00440FA7" w:rsidRPr="009105AA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7ACF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10" w:type="pct"/>
            <w:vMerge/>
            <w:vAlign w:val="center"/>
          </w:tcPr>
          <w:p w14:paraId="02F374A3" w14:textId="77777777" w:rsidR="00440FA7" w:rsidRPr="000F5B7E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440FA7" w:rsidRPr="009105AA" w14:paraId="283DDEC2" w14:textId="77777777" w:rsidTr="00637921">
        <w:trPr>
          <w:trHeight w:val="107"/>
        </w:trPr>
        <w:tc>
          <w:tcPr>
            <w:tcW w:w="705" w:type="pct"/>
            <w:vMerge/>
          </w:tcPr>
          <w:p w14:paraId="1695304D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3" w:type="pct"/>
            <w:gridSpan w:val="2"/>
          </w:tcPr>
          <w:p w14:paraId="746AC473" w14:textId="19F9186E" w:rsidR="00440FA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6" w:type="pct"/>
            <w:gridSpan w:val="4"/>
          </w:tcPr>
          <w:p w14:paraId="3EFF5EBF" w14:textId="1BACF026" w:rsidR="00440FA7" w:rsidRPr="008D5837" w:rsidRDefault="008D5837" w:rsidP="009105AA">
            <w:pPr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 w:rsidRPr="00060171">
              <w:rPr>
                <w:rFonts w:ascii="Times New Roman" w:hAnsi="Times New Roman" w:cs="Times New Roman"/>
                <w:b/>
                <w:bCs/>
              </w:rPr>
              <w:t>«</w:t>
            </w:r>
            <w:r w:rsidRPr="00060171">
              <w:rPr>
                <w:rFonts w:ascii="Times New Roman" w:hAnsi="Times New Roman" w:cs="Times New Roman"/>
                <w:bCs/>
              </w:rPr>
              <w:t>Расчет цепей со смешанным соединением конденсаторов».</w:t>
            </w:r>
          </w:p>
        </w:tc>
        <w:tc>
          <w:tcPr>
            <w:tcW w:w="586" w:type="pct"/>
            <w:vMerge/>
            <w:tcBorders>
              <w:bottom w:val="nil"/>
            </w:tcBorders>
          </w:tcPr>
          <w:p w14:paraId="65E29FAC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421484F7" w14:textId="77777777" w:rsidR="00440FA7" w:rsidRPr="000F5B7E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D5837" w:rsidRPr="009105AA" w14:paraId="711E1F52" w14:textId="77777777" w:rsidTr="00637921">
        <w:trPr>
          <w:trHeight w:val="93"/>
        </w:trPr>
        <w:tc>
          <w:tcPr>
            <w:tcW w:w="705" w:type="pct"/>
            <w:vMerge w:val="restart"/>
          </w:tcPr>
          <w:p w14:paraId="56490D23" w14:textId="77777777" w:rsidR="008D5837" w:rsidRPr="00C85A3E" w:rsidRDefault="008D5837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14:paraId="4B6AE26B" w14:textId="4B89E050" w:rsidR="008D5837" w:rsidRPr="009105AA" w:rsidRDefault="008D5837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Постоянный электрический ток.</w:t>
            </w:r>
          </w:p>
        </w:tc>
        <w:tc>
          <w:tcPr>
            <w:tcW w:w="3099" w:type="pct"/>
            <w:gridSpan w:val="6"/>
          </w:tcPr>
          <w:p w14:paraId="5E7D0A0C" w14:textId="77777777" w:rsidR="008D583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6" w:type="pct"/>
            <w:vMerge w:val="restart"/>
          </w:tcPr>
          <w:p w14:paraId="7DF74CC4" w14:textId="586B75BC" w:rsidR="008D5837" w:rsidRPr="009105AA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0" w:type="pct"/>
            <w:vMerge w:val="restart"/>
          </w:tcPr>
          <w:p w14:paraId="057731CA" w14:textId="77777777" w:rsidR="008D5837" w:rsidRPr="000F5B7E" w:rsidRDefault="008D5837" w:rsidP="009105AA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ОК 01-ОП 02, ОП 04-ОП05,</w:t>
            </w:r>
          </w:p>
          <w:p w14:paraId="2A56F062" w14:textId="48BDD153" w:rsidR="008D5837" w:rsidRPr="000F5B7E" w:rsidRDefault="008D5837" w:rsidP="009105AA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ОП 09-ОП 10;</w:t>
            </w:r>
          </w:p>
          <w:p w14:paraId="0362295F" w14:textId="6450A92E" w:rsidR="008D5837" w:rsidRPr="000F5B7E" w:rsidRDefault="008D5837" w:rsidP="009105AA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ПК 1.1, </w:t>
            </w:r>
          </w:p>
          <w:p w14:paraId="5E49215D" w14:textId="77777777" w:rsidR="008D5837" w:rsidRPr="000F5B7E" w:rsidRDefault="008D5837" w:rsidP="009105AA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ПК 3.1- ПК 3.2</w:t>
            </w:r>
          </w:p>
          <w:p w14:paraId="1348F650" w14:textId="0839E967" w:rsidR="00526A27" w:rsidRPr="000F5B7E" w:rsidRDefault="00526A27" w:rsidP="00526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F5B7E">
              <w:rPr>
                <w:rFonts w:ascii="Times New Roman" w:hAnsi="Times New Roman"/>
                <w:b/>
                <w:bCs/>
              </w:rPr>
              <w:t>ЛР 22, ЛР 25,</w:t>
            </w:r>
            <w:r w:rsidRPr="000F5B7E">
              <w:rPr>
                <w:rFonts w:ascii="Times New Roman" w:hAnsi="Times New Roman"/>
                <w:b/>
                <w:bCs/>
                <w:color w:val="000000"/>
              </w:rPr>
              <w:t xml:space="preserve"> ЛР 26</w:t>
            </w:r>
          </w:p>
        </w:tc>
      </w:tr>
      <w:tr w:rsidR="008D5837" w:rsidRPr="009105AA" w14:paraId="68AE650E" w14:textId="77777777" w:rsidTr="00637921">
        <w:trPr>
          <w:trHeight w:val="20"/>
        </w:trPr>
        <w:tc>
          <w:tcPr>
            <w:tcW w:w="705" w:type="pct"/>
            <w:vMerge/>
          </w:tcPr>
          <w:p w14:paraId="2BA478D6" w14:textId="77777777" w:rsidR="008D583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5FBC80E2" w14:textId="77777777" w:rsidR="008D583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1" w:type="pct"/>
            <w:gridSpan w:val="3"/>
          </w:tcPr>
          <w:p w14:paraId="5DA94174" w14:textId="0A39C25E" w:rsidR="008D5837" w:rsidRPr="009105AA" w:rsidRDefault="008D5837" w:rsidP="008D58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ток. Электрическая цепь и её элементы. Электродвижущая сила(ЭДС). Электрическое сопротивление и проводимость. Закон Ома. </w:t>
            </w:r>
          </w:p>
        </w:tc>
        <w:tc>
          <w:tcPr>
            <w:tcW w:w="586" w:type="pct"/>
            <w:vMerge/>
          </w:tcPr>
          <w:p w14:paraId="4140F9CC" w14:textId="77777777" w:rsidR="008D5837" w:rsidRPr="009105AA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74BBEE35" w14:textId="77777777" w:rsidR="008D5837" w:rsidRPr="000F5B7E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D5837" w:rsidRPr="009105AA" w14:paraId="68C7DA86" w14:textId="77777777" w:rsidTr="00637921">
        <w:trPr>
          <w:trHeight w:val="20"/>
        </w:trPr>
        <w:tc>
          <w:tcPr>
            <w:tcW w:w="705" w:type="pct"/>
            <w:vMerge/>
          </w:tcPr>
          <w:p w14:paraId="0567C965" w14:textId="77777777" w:rsidR="008D583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79A5CC1A" w14:textId="77777777" w:rsidR="008D583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14:paraId="68940C49" w14:textId="64E24B31" w:rsidR="008D583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>Соединение резисторов. Режимы работы электрических цепей. Законы Кирхгофа.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14:paraId="12A83CB1" w14:textId="77777777" w:rsidR="008D5837" w:rsidRPr="009105AA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5B2D028E" w14:textId="77777777" w:rsidR="008D5837" w:rsidRPr="000F5B7E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D5837" w:rsidRPr="009105AA" w14:paraId="2157014D" w14:textId="77777777" w:rsidTr="00637921">
        <w:trPr>
          <w:trHeight w:val="20"/>
        </w:trPr>
        <w:tc>
          <w:tcPr>
            <w:tcW w:w="705" w:type="pct"/>
            <w:vMerge/>
          </w:tcPr>
          <w:p w14:paraId="45CFB545" w14:textId="77777777" w:rsidR="008D583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99" w:type="pct"/>
            <w:gridSpan w:val="6"/>
          </w:tcPr>
          <w:p w14:paraId="4C69F667" w14:textId="77777777" w:rsidR="008D5837" w:rsidRPr="00041778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86" w:type="pct"/>
            <w:vMerge w:val="restart"/>
          </w:tcPr>
          <w:p w14:paraId="181E9B32" w14:textId="23AC686A" w:rsidR="008D5837" w:rsidRPr="009105AA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7ACF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10" w:type="pct"/>
            <w:vMerge/>
            <w:vAlign w:val="center"/>
          </w:tcPr>
          <w:p w14:paraId="69349578" w14:textId="77777777" w:rsidR="008D5837" w:rsidRPr="000F5B7E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D5837" w:rsidRPr="009105AA" w14:paraId="47F71F7B" w14:textId="77777777" w:rsidTr="00637921">
        <w:trPr>
          <w:trHeight w:val="107"/>
        </w:trPr>
        <w:tc>
          <w:tcPr>
            <w:tcW w:w="705" w:type="pct"/>
            <w:vMerge/>
          </w:tcPr>
          <w:p w14:paraId="21D99F3F" w14:textId="77777777" w:rsidR="008D583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3" w:type="pct"/>
            <w:gridSpan w:val="2"/>
          </w:tcPr>
          <w:p w14:paraId="34BEF72C" w14:textId="7C344E69" w:rsidR="008D583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6" w:type="pct"/>
            <w:gridSpan w:val="4"/>
          </w:tcPr>
          <w:p w14:paraId="1D1D312C" w14:textId="34A55DD4" w:rsidR="008D583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837">
              <w:rPr>
                <w:rFonts w:ascii="Times New Roman" w:hAnsi="Times New Roman" w:cs="Times New Roman"/>
                <w:sz w:val="24"/>
                <w:szCs w:val="24"/>
              </w:rPr>
              <w:t xml:space="preserve"> «Расчёт цепей со смешанным соединением резисторов».</w:t>
            </w:r>
          </w:p>
        </w:tc>
        <w:tc>
          <w:tcPr>
            <w:tcW w:w="586" w:type="pct"/>
            <w:vMerge/>
          </w:tcPr>
          <w:p w14:paraId="03F424D4" w14:textId="77777777" w:rsidR="008D5837" w:rsidRPr="009105AA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48358333" w14:textId="77777777" w:rsidR="008D5837" w:rsidRPr="000F5B7E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D5837" w:rsidRPr="009105AA" w14:paraId="508F16EC" w14:textId="77777777" w:rsidTr="00637921">
        <w:trPr>
          <w:trHeight w:val="20"/>
        </w:trPr>
        <w:tc>
          <w:tcPr>
            <w:tcW w:w="705" w:type="pct"/>
            <w:vMerge/>
          </w:tcPr>
          <w:p w14:paraId="5314009C" w14:textId="77777777" w:rsidR="008D583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99" w:type="pct"/>
            <w:gridSpan w:val="6"/>
          </w:tcPr>
          <w:p w14:paraId="41683424" w14:textId="139675AF" w:rsidR="008D5837" w:rsidRPr="00C5260B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занятия</w:t>
            </w:r>
          </w:p>
        </w:tc>
        <w:tc>
          <w:tcPr>
            <w:tcW w:w="586" w:type="pct"/>
            <w:vMerge w:val="restart"/>
          </w:tcPr>
          <w:p w14:paraId="55A53041" w14:textId="475F2826" w:rsidR="008D5837" w:rsidRPr="009105AA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97ACF">
              <w:rPr>
                <w:rFonts w:ascii="Times New Roman" w:hAnsi="Times New Roman" w:cs="Times New Roman"/>
                <w:bCs/>
                <w:sz w:val="24"/>
                <w:szCs w:val="24"/>
              </w:rPr>
              <w:t>/4</w:t>
            </w:r>
          </w:p>
        </w:tc>
        <w:tc>
          <w:tcPr>
            <w:tcW w:w="610" w:type="pct"/>
            <w:vMerge/>
            <w:vAlign w:val="center"/>
          </w:tcPr>
          <w:p w14:paraId="3D390C06" w14:textId="77777777" w:rsidR="008D5837" w:rsidRPr="000F5B7E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D5837" w:rsidRPr="009105AA" w14:paraId="29A6CA3C" w14:textId="77777777" w:rsidTr="00637921">
        <w:trPr>
          <w:trHeight w:val="20"/>
        </w:trPr>
        <w:tc>
          <w:tcPr>
            <w:tcW w:w="705" w:type="pct"/>
            <w:vMerge/>
          </w:tcPr>
          <w:p w14:paraId="1C6F4649" w14:textId="77777777" w:rsidR="008D583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3" w:type="pct"/>
            <w:gridSpan w:val="4"/>
          </w:tcPr>
          <w:p w14:paraId="73E81D3B" w14:textId="470D65C2" w:rsidR="008D5837" w:rsidRPr="008B725E" w:rsidRDefault="008D5837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25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36" w:type="pct"/>
            <w:gridSpan w:val="2"/>
          </w:tcPr>
          <w:p w14:paraId="2AB661E9" w14:textId="560D1C5F" w:rsidR="008D5837" w:rsidRPr="009105AA" w:rsidRDefault="00774957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соединения резисторов</w:t>
            </w:r>
          </w:p>
        </w:tc>
        <w:tc>
          <w:tcPr>
            <w:tcW w:w="586" w:type="pct"/>
            <w:vMerge/>
          </w:tcPr>
          <w:p w14:paraId="31D6FCB0" w14:textId="77777777" w:rsidR="008D5837" w:rsidRPr="009105AA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1FA8CBFF" w14:textId="77777777" w:rsidR="008D5837" w:rsidRPr="000F5B7E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D5837" w:rsidRPr="009105AA" w14:paraId="358CD7C4" w14:textId="77777777" w:rsidTr="00637921">
        <w:trPr>
          <w:trHeight w:val="20"/>
        </w:trPr>
        <w:tc>
          <w:tcPr>
            <w:tcW w:w="705" w:type="pct"/>
            <w:vMerge/>
          </w:tcPr>
          <w:p w14:paraId="1BDF5D87" w14:textId="77777777" w:rsidR="008D5837" w:rsidRPr="009105AA" w:rsidRDefault="008D583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3" w:type="pct"/>
            <w:gridSpan w:val="4"/>
          </w:tcPr>
          <w:p w14:paraId="6313BAD1" w14:textId="54EA9DA7" w:rsidR="008D5837" w:rsidRPr="008B725E" w:rsidRDefault="001C7E03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25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36" w:type="pct"/>
            <w:gridSpan w:val="2"/>
          </w:tcPr>
          <w:p w14:paraId="06F2CC4E" w14:textId="7A422186" w:rsidR="008D5837" w:rsidRDefault="00774957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Измерение тока, напряжения и мощности</w:t>
            </w:r>
          </w:p>
        </w:tc>
        <w:tc>
          <w:tcPr>
            <w:tcW w:w="586" w:type="pct"/>
            <w:vMerge/>
          </w:tcPr>
          <w:p w14:paraId="2B9480CA" w14:textId="77777777" w:rsidR="008D5837" w:rsidRPr="009105AA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7B1D7E8D" w14:textId="77777777" w:rsidR="008D5837" w:rsidRPr="000F5B7E" w:rsidRDefault="008D583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440FA7" w:rsidRPr="009105AA" w14:paraId="0E63BF65" w14:textId="77777777" w:rsidTr="00637921">
        <w:trPr>
          <w:trHeight w:val="93"/>
        </w:trPr>
        <w:tc>
          <w:tcPr>
            <w:tcW w:w="705" w:type="pct"/>
            <w:vMerge w:val="restart"/>
          </w:tcPr>
          <w:p w14:paraId="7EA9160B" w14:textId="22C1F7FE" w:rsidR="00440FA7" w:rsidRPr="009105AA" w:rsidRDefault="00C85A3E" w:rsidP="00C85A3E">
            <w:pPr>
              <w:spacing w:after="0" w:line="240" w:lineRule="auto"/>
              <w:ind w:left="-112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Электромагнетизм</w:t>
            </w:r>
          </w:p>
        </w:tc>
        <w:tc>
          <w:tcPr>
            <w:tcW w:w="3099" w:type="pct"/>
            <w:gridSpan w:val="6"/>
          </w:tcPr>
          <w:p w14:paraId="37BF9151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6" w:type="pct"/>
            <w:vMerge w:val="restart"/>
          </w:tcPr>
          <w:p w14:paraId="4B36AADD" w14:textId="2ED76823" w:rsidR="00440FA7" w:rsidRPr="009105AA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0" w:type="pct"/>
            <w:vMerge w:val="restart"/>
          </w:tcPr>
          <w:p w14:paraId="283858B0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ОК 01-ОП 02, ОП 04-ОП05,</w:t>
            </w:r>
          </w:p>
          <w:p w14:paraId="14AF227E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ОП 09-ОП 10;</w:t>
            </w:r>
          </w:p>
          <w:p w14:paraId="1DCB0B5A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ПК 1.1, </w:t>
            </w:r>
          </w:p>
          <w:p w14:paraId="5AFA2BC7" w14:textId="77777777" w:rsidR="00440FA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ПК 3.1- ПК 3.2</w:t>
            </w:r>
          </w:p>
          <w:p w14:paraId="0B45C358" w14:textId="08584BE0" w:rsidR="00526A27" w:rsidRPr="000F5B7E" w:rsidRDefault="00526A27" w:rsidP="00526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F5B7E">
              <w:rPr>
                <w:rFonts w:ascii="Times New Roman" w:hAnsi="Times New Roman"/>
                <w:b/>
                <w:bCs/>
              </w:rPr>
              <w:t>ЛР 22, ЛР 25,</w:t>
            </w:r>
            <w:r w:rsidRPr="000F5B7E">
              <w:rPr>
                <w:rFonts w:ascii="Times New Roman" w:hAnsi="Times New Roman"/>
                <w:b/>
                <w:bCs/>
                <w:color w:val="000000"/>
              </w:rPr>
              <w:t xml:space="preserve"> ЛР 26</w:t>
            </w:r>
          </w:p>
        </w:tc>
      </w:tr>
      <w:tr w:rsidR="00003277" w:rsidRPr="009105AA" w14:paraId="0BA06793" w14:textId="77777777" w:rsidTr="00637921">
        <w:trPr>
          <w:trHeight w:val="20"/>
        </w:trPr>
        <w:tc>
          <w:tcPr>
            <w:tcW w:w="705" w:type="pct"/>
            <w:vMerge/>
          </w:tcPr>
          <w:p w14:paraId="23B2308D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05FD672B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1" w:type="pct"/>
            <w:gridSpan w:val="3"/>
          </w:tcPr>
          <w:p w14:paraId="656B9D35" w14:textId="5CAD463F" w:rsidR="00003277" w:rsidRPr="009105AA" w:rsidRDefault="00C85A3E" w:rsidP="001C7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Магнитное поле. Напряжённость магнитного поля. Магнитная проницаемость. Магнитные свойства веществ. </w:t>
            </w:r>
          </w:p>
        </w:tc>
        <w:tc>
          <w:tcPr>
            <w:tcW w:w="586" w:type="pct"/>
            <w:vMerge/>
          </w:tcPr>
          <w:p w14:paraId="6C7AEA1F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4274885E" w14:textId="77777777" w:rsidR="00003277" w:rsidRPr="000F5B7E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003277" w:rsidRPr="009105AA" w14:paraId="69465014" w14:textId="77777777" w:rsidTr="00637921">
        <w:trPr>
          <w:trHeight w:val="20"/>
        </w:trPr>
        <w:tc>
          <w:tcPr>
            <w:tcW w:w="705" w:type="pct"/>
            <w:vMerge/>
          </w:tcPr>
          <w:p w14:paraId="23B23BAF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07A874C8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1" w:type="pct"/>
            <w:gridSpan w:val="3"/>
          </w:tcPr>
          <w:p w14:paraId="6494C5B7" w14:textId="7E6CCBE7" w:rsidR="00003277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>Электромагнитная индукция. Самоиндукция. Индуктивность. Взаимная индуктивность.</w:t>
            </w:r>
          </w:p>
        </w:tc>
        <w:tc>
          <w:tcPr>
            <w:tcW w:w="586" w:type="pct"/>
            <w:vMerge/>
          </w:tcPr>
          <w:p w14:paraId="3A71EC00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3F7792C4" w14:textId="77777777" w:rsidR="00003277" w:rsidRPr="000F5B7E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1C7E03" w:rsidRPr="009105AA" w14:paraId="489C3CDB" w14:textId="77777777" w:rsidTr="00637921">
        <w:trPr>
          <w:trHeight w:val="93"/>
        </w:trPr>
        <w:tc>
          <w:tcPr>
            <w:tcW w:w="705" w:type="pct"/>
            <w:vMerge w:val="restart"/>
          </w:tcPr>
          <w:p w14:paraId="2D922D12" w14:textId="1EBDAA88" w:rsidR="001C7E03" w:rsidRPr="009105AA" w:rsidRDefault="001C7E03" w:rsidP="00C85A3E">
            <w:pPr>
              <w:spacing w:after="0" w:line="240" w:lineRule="auto"/>
              <w:ind w:left="-112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Однофазные электрические цепи переменного тока.</w:t>
            </w:r>
          </w:p>
        </w:tc>
        <w:tc>
          <w:tcPr>
            <w:tcW w:w="3099" w:type="pct"/>
            <w:gridSpan w:val="6"/>
          </w:tcPr>
          <w:p w14:paraId="5BD7DEDC" w14:textId="77777777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6" w:type="pct"/>
            <w:vMerge w:val="restart"/>
          </w:tcPr>
          <w:p w14:paraId="038D772A" w14:textId="7AC8612D" w:rsidR="001C7E03" w:rsidRPr="009105AA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10" w:type="pct"/>
            <w:vMerge w:val="restart"/>
          </w:tcPr>
          <w:p w14:paraId="7C9763E2" w14:textId="77777777" w:rsidR="001C7E03" w:rsidRPr="000F5B7E" w:rsidRDefault="001C7E03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ОК 01-ОП 02, ОП 04-ОП05,</w:t>
            </w:r>
          </w:p>
          <w:p w14:paraId="56DFDD52" w14:textId="77777777" w:rsidR="001C7E03" w:rsidRPr="000F5B7E" w:rsidRDefault="001C7E03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ОП 09-ОП 10;</w:t>
            </w:r>
          </w:p>
          <w:p w14:paraId="653A7551" w14:textId="77777777" w:rsidR="001C7E03" w:rsidRPr="000F5B7E" w:rsidRDefault="001C7E03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ПК 1.1, </w:t>
            </w:r>
          </w:p>
          <w:p w14:paraId="3B14E558" w14:textId="77777777" w:rsidR="001C7E03" w:rsidRPr="000F5B7E" w:rsidRDefault="001C7E03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ПК 3.1- ПК 3.2</w:t>
            </w:r>
          </w:p>
          <w:p w14:paraId="6521468B" w14:textId="60DA44E0" w:rsidR="00526A27" w:rsidRPr="000F5B7E" w:rsidRDefault="00526A27" w:rsidP="0032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F5B7E">
              <w:rPr>
                <w:rFonts w:ascii="Times New Roman" w:hAnsi="Times New Roman"/>
                <w:b/>
                <w:bCs/>
              </w:rPr>
              <w:t>ЛР 22, ЛР 25,</w:t>
            </w:r>
            <w:r w:rsidRPr="000F5B7E">
              <w:rPr>
                <w:rFonts w:ascii="Times New Roman" w:hAnsi="Times New Roman"/>
                <w:b/>
                <w:bCs/>
                <w:color w:val="000000"/>
              </w:rPr>
              <w:t xml:space="preserve"> ЛР 26</w:t>
            </w:r>
          </w:p>
        </w:tc>
      </w:tr>
      <w:tr w:rsidR="001C7E03" w:rsidRPr="009105AA" w14:paraId="03F36FAF" w14:textId="77777777" w:rsidTr="00637921">
        <w:trPr>
          <w:trHeight w:val="20"/>
        </w:trPr>
        <w:tc>
          <w:tcPr>
            <w:tcW w:w="705" w:type="pct"/>
            <w:vMerge/>
          </w:tcPr>
          <w:p w14:paraId="2CD768CA" w14:textId="77777777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5EDBCEF2" w14:textId="77777777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1" w:type="pct"/>
            <w:gridSpan w:val="3"/>
          </w:tcPr>
          <w:p w14:paraId="319EF148" w14:textId="2C96E17D" w:rsidR="001C7E03" w:rsidRPr="00C85A3E" w:rsidRDefault="001C7E03" w:rsidP="001C7E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переменного тока. Действующие значения тока и напряжения. Метод векторных диаграмм. </w:t>
            </w:r>
          </w:p>
        </w:tc>
        <w:tc>
          <w:tcPr>
            <w:tcW w:w="586" w:type="pct"/>
            <w:vMerge/>
          </w:tcPr>
          <w:p w14:paraId="399B290E" w14:textId="77777777" w:rsidR="001C7E03" w:rsidRPr="009105AA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1082C605" w14:textId="77777777" w:rsidR="001C7E03" w:rsidRPr="000F5B7E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1C7E03" w:rsidRPr="009105AA" w14:paraId="6D2B9639" w14:textId="77777777" w:rsidTr="00637921">
        <w:trPr>
          <w:trHeight w:val="20"/>
        </w:trPr>
        <w:tc>
          <w:tcPr>
            <w:tcW w:w="705" w:type="pct"/>
            <w:vMerge/>
          </w:tcPr>
          <w:p w14:paraId="2D103317" w14:textId="77777777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6184BAC4" w14:textId="77777777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41" w:type="pct"/>
            <w:gridSpan w:val="3"/>
          </w:tcPr>
          <w:p w14:paraId="3BFDE0FF" w14:textId="68C8CF5F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 xml:space="preserve">Цепь переменного тока с индуктивностью и активным сопротивлением </w:t>
            </w:r>
            <w:r w:rsidRPr="00C85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RL</w:t>
            </w: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 xml:space="preserve">. Цепь переменного тока с емкостью и активным сопротивлением </w:t>
            </w:r>
            <w:r w:rsidRPr="00C85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RC</w:t>
            </w: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>. Последовательная цепь переменного тока. Мощность переменного тока.</w:t>
            </w:r>
          </w:p>
        </w:tc>
        <w:tc>
          <w:tcPr>
            <w:tcW w:w="586" w:type="pct"/>
            <w:vMerge/>
          </w:tcPr>
          <w:p w14:paraId="15AD70C7" w14:textId="77777777" w:rsidR="001C7E03" w:rsidRPr="009105AA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39CC497A" w14:textId="77777777" w:rsidR="001C7E03" w:rsidRPr="000F5B7E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1C7E03" w:rsidRPr="009105AA" w14:paraId="056FDC21" w14:textId="77777777" w:rsidTr="00637921">
        <w:trPr>
          <w:trHeight w:val="20"/>
        </w:trPr>
        <w:tc>
          <w:tcPr>
            <w:tcW w:w="705" w:type="pct"/>
            <w:vMerge/>
          </w:tcPr>
          <w:p w14:paraId="3C2EFECB" w14:textId="77777777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71F195C6" w14:textId="77777777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14:paraId="5C0BB993" w14:textId="53B048DA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>Параллельная цепь переменного тока. Мощность переменного тока.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14:paraId="48DB24ED" w14:textId="77777777" w:rsidR="001C7E03" w:rsidRPr="009105AA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1A2480DA" w14:textId="77777777" w:rsidR="001C7E03" w:rsidRPr="000F5B7E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1C7E03" w:rsidRPr="009105AA" w14:paraId="74C6877E" w14:textId="77777777" w:rsidTr="00637921">
        <w:trPr>
          <w:trHeight w:val="20"/>
        </w:trPr>
        <w:tc>
          <w:tcPr>
            <w:tcW w:w="705" w:type="pct"/>
            <w:vMerge/>
          </w:tcPr>
          <w:p w14:paraId="2F5C828E" w14:textId="77777777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99" w:type="pct"/>
            <w:gridSpan w:val="6"/>
          </w:tcPr>
          <w:p w14:paraId="0B094DA4" w14:textId="77777777" w:rsidR="001C7E03" w:rsidRPr="00041778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86" w:type="pct"/>
            <w:vMerge w:val="restart"/>
          </w:tcPr>
          <w:p w14:paraId="7EF44E10" w14:textId="34C78D18" w:rsidR="001C7E03" w:rsidRPr="009105AA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7ACF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10" w:type="pct"/>
            <w:vMerge/>
            <w:vAlign w:val="center"/>
          </w:tcPr>
          <w:p w14:paraId="7D63B292" w14:textId="77777777" w:rsidR="001C7E03" w:rsidRPr="000F5B7E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1C7E03" w:rsidRPr="009105AA" w14:paraId="6BD4E40E" w14:textId="77777777" w:rsidTr="00637921">
        <w:trPr>
          <w:trHeight w:val="107"/>
        </w:trPr>
        <w:tc>
          <w:tcPr>
            <w:tcW w:w="705" w:type="pct"/>
            <w:vMerge/>
          </w:tcPr>
          <w:p w14:paraId="7F48E1BC" w14:textId="77777777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3" w:type="pct"/>
            <w:gridSpan w:val="2"/>
          </w:tcPr>
          <w:p w14:paraId="2A08D7F8" w14:textId="75252347" w:rsidR="001C7E03" w:rsidRPr="009105AA" w:rsidRDefault="008B725E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6" w:type="pct"/>
            <w:gridSpan w:val="4"/>
          </w:tcPr>
          <w:p w14:paraId="30520383" w14:textId="17496144" w:rsidR="001C7E03" w:rsidRPr="009105AA" w:rsidRDefault="008B725E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Неразветвленные цепи переменного тока</w:t>
            </w:r>
          </w:p>
        </w:tc>
        <w:tc>
          <w:tcPr>
            <w:tcW w:w="586" w:type="pct"/>
            <w:vMerge/>
            <w:tcBorders>
              <w:bottom w:val="nil"/>
            </w:tcBorders>
          </w:tcPr>
          <w:p w14:paraId="555D77D4" w14:textId="77777777" w:rsidR="001C7E03" w:rsidRPr="009105AA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7DCAE58A" w14:textId="77777777" w:rsidR="001C7E03" w:rsidRPr="000F5B7E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1C7E03" w:rsidRPr="009105AA" w14:paraId="1A495E8F" w14:textId="77777777" w:rsidTr="00637921">
        <w:trPr>
          <w:trHeight w:val="107"/>
        </w:trPr>
        <w:tc>
          <w:tcPr>
            <w:tcW w:w="705" w:type="pct"/>
            <w:vMerge/>
          </w:tcPr>
          <w:p w14:paraId="613DCFEA" w14:textId="77777777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99" w:type="pct"/>
            <w:gridSpan w:val="6"/>
          </w:tcPr>
          <w:p w14:paraId="080A38B6" w14:textId="541F50A1" w:rsidR="001C7E03" w:rsidRPr="001C7E03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E0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586" w:type="pct"/>
            <w:vMerge w:val="restart"/>
            <w:tcBorders>
              <w:bottom w:val="nil"/>
            </w:tcBorders>
          </w:tcPr>
          <w:p w14:paraId="0B2E4875" w14:textId="7C2D3609" w:rsidR="001C7E03" w:rsidRPr="009105AA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7ACF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10" w:type="pct"/>
            <w:vMerge/>
            <w:vAlign w:val="center"/>
          </w:tcPr>
          <w:p w14:paraId="099E55AC" w14:textId="77777777" w:rsidR="001C7E03" w:rsidRPr="000F5B7E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1C7E03" w:rsidRPr="009105AA" w14:paraId="3496D1AF" w14:textId="77777777" w:rsidTr="00637921">
        <w:trPr>
          <w:trHeight w:val="107"/>
        </w:trPr>
        <w:tc>
          <w:tcPr>
            <w:tcW w:w="705" w:type="pct"/>
            <w:vMerge/>
          </w:tcPr>
          <w:p w14:paraId="0BBD5AD6" w14:textId="77777777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3" w:type="pct"/>
            <w:gridSpan w:val="2"/>
          </w:tcPr>
          <w:p w14:paraId="7A5270C5" w14:textId="506516DE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6" w:type="pct"/>
            <w:gridSpan w:val="4"/>
          </w:tcPr>
          <w:p w14:paraId="47BD3C23" w14:textId="037B76D7" w:rsidR="001C7E03" w:rsidRPr="009105AA" w:rsidRDefault="00F13188" w:rsidP="001C7E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88">
              <w:rPr>
                <w:rFonts w:ascii="Times New Roman" w:hAnsi="Times New Roman" w:cs="Times New Roman"/>
                <w:sz w:val="24"/>
                <w:szCs w:val="24"/>
              </w:rPr>
              <w:t>Электрическая цепь переменного тока с последовательным соединением элементов</w:t>
            </w:r>
          </w:p>
        </w:tc>
        <w:tc>
          <w:tcPr>
            <w:tcW w:w="586" w:type="pct"/>
            <w:vMerge/>
            <w:tcBorders>
              <w:bottom w:val="nil"/>
            </w:tcBorders>
          </w:tcPr>
          <w:p w14:paraId="41B8ED3F" w14:textId="77777777" w:rsidR="001C7E03" w:rsidRPr="009105AA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6E725E41" w14:textId="77777777" w:rsidR="001C7E03" w:rsidRPr="000F5B7E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1C7E03" w:rsidRPr="009105AA" w14:paraId="5B5DF180" w14:textId="77777777" w:rsidTr="00637921">
        <w:trPr>
          <w:trHeight w:val="20"/>
        </w:trPr>
        <w:tc>
          <w:tcPr>
            <w:tcW w:w="705" w:type="pct"/>
            <w:vMerge/>
          </w:tcPr>
          <w:p w14:paraId="18F6F9F9" w14:textId="77777777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99" w:type="pct"/>
            <w:gridSpan w:val="6"/>
          </w:tcPr>
          <w:p w14:paraId="55E07F4D" w14:textId="4B911179" w:rsidR="001C7E03" w:rsidRPr="001C7E03" w:rsidRDefault="001C7E03" w:rsidP="001C7E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7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C7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vMerge w:val="restart"/>
          </w:tcPr>
          <w:p w14:paraId="20808F81" w14:textId="5842470C" w:rsidR="001C7E03" w:rsidRPr="009105AA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7ACF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10" w:type="pct"/>
            <w:vMerge/>
            <w:vAlign w:val="center"/>
          </w:tcPr>
          <w:p w14:paraId="7F0E1C3B" w14:textId="77777777" w:rsidR="001C7E03" w:rsidRPr="000F5B7E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1C7E03" w:rsidRPr="009105AA" w14:paraId="240168DB" w14:textId="77777777" w:rsidTr="00637921">
        <w:trPr>
          <w:trHeight w:val="20"/>
        </w:trPr>
        <w:tc>
          <w:tcPr>
            <w:tcW w:w="705" w:type="pct"/>
            <w:vMerge/>
          </w:tcPr>
          <w:p w14:paraId="58F1E20C" w14:textId="77777777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7" w:type="pct"/>
            <w:gridSpan w:val="5"/>
          </w:tcPr>
          <w:p w14:paraId="20A43CD5" w14:textId="5F45EFA3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32" w:type="pct"/>
          </w:tcPr>
          <w:p w14:paraId="5279C1C5" w14:textId="32FE4265" w:rsidR="001C7E03" w:rsidRPr="009105AA" w:rsidRDefault="001C7E03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>Резонанс напряжений. Резонанс токов.</w:t>
            </w:r>
          </w:p>
        </w:tc>
        <w:tc>
          <w:tcPr>
            <w:tcW w:w="586" w:type="pct"/>
            <w:vMerge/>
          </w:tcPr>
          <w:p w14:paraId="240B937C" w14:textId="77777777" w:rsidR="001C7E03" w:rsidRPr="009105AA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6B25CB9E" w14:textId="77777777" w:rsidR="001C7E03" w:rsidRPr="000F5B7E" w:rsidRDefault="001C7E0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440FA7" w:rsidRPr="009105AA" w14:paraId="6FD09EEA" w14:textId="77777777" w:rsidTr="00637921">
        <w:trPr>
          <w:trHeight w:val="93"/>
        </w:trPr>
        <w:tc>
          <w:tcPr>
            <w:tcW w:w="705" w:type="pct"/>
            <w:vMerge w:val="restart"/>
          </w:tcPr>
          <w:p w14:paraId="3E06B542" w14:textId="0DFB799D" w:rsidR="00440FA7" w:rsidRPr="009105AA" w:rsidRDefault="00C85A3E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b/>
              </w:rPr>
              <w:t>Тема 1.5. Трехфазные электрические цепи.</w:t>
            </w:r>
          </w:p>
        </w:tc>
        <w:tc>
          <w:tcPr>
            <w:tcW w:w="3099" w:type="pct"/>
            <w:gridSpan w:val="6"/>
          </w:tcPr>
          <w:p w14:paraId="22648530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6" w:type="pct"/>
            <w:vMerge w:val="restart"/>
          </w:tcPr>
          <w:p w14:paraId="05563E9C" w14:textId="632F3C6E" w:rsidR="00440FA7" w:rsidRPr="009105AA" w:rsidRDefault="008B725E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0" w:type="pct"/>
            <w:vMerge w:val="restart"/>
          </w:tcPr>
          <w:p w14:paraId="00FD1335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ОК 01-ОП 02, ОП 04-ОП05,</w:t>
            </w:r>
          </w:p>
          <w:p w14:paraId="07D685E4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ОП 09-ОП 10;</w:t>
            </w:r>
          </w:p>
          <w:p w14:paraId="4BDB20B2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ПК 1.1, </w:t>
            </w:r>
          </w:p>
          <w:p w14:paraId="2E09CE6D" w14:textId="77777777" w:rsidR="00440FA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ПК 3.1- ПК 3.2</w:t>
            </w:r>
          </w:p>
          <w:p w14:paraId="58AC94AD" w14:textId="35A7AF94" w:rsidR="00526A27" w:rsidRPr="000F5B7E" w:rsidRDefault="00526A27" w:rsidP="0032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0F5B7E">
              <w:rPr>
                <w:rFonts w:ascii="Times New Roman" w:hAnsi="Times New Roman"/>
                <w:b/>
                <w:bCs/>
              </w:rPr>
              <w:t>ЛР 22, ЛР 25,</w:t>
            </w:r>
            <w:r w:rsidRPr="000F5B7E">
              <w:rPr>
                <w:rFonts w:ascii="Times New Roman" w:hAnsi="Times New Roman"/>
                <w:b/>
                <w:bCs/>
                <w:color w:val="000000"/>
              </w:rPr>
              <w:t xml:space="preserve"> ЛР 26</w:t>
            </w:r>
          </w:p>
        </w:tc>
      </w:tr>
      <w:tr w:rsidR="00C85A3E" w:rsidRPr="009105AA" w14:paraId="25351D16" w14:textId="77777777" w:rsidTr="00637921">
        <w:trPr>
          <w:trHeight w:val="20"/>
        </w:trPr>
        <w:tc>
          <w:tcPr>
            <w:tcW w:w="705" w:type="pct"/>
            <w:vMerge/>
          </w:tcPr>
          <w:p w14:paraId="316D70B1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4E890F8A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1" w:type="pct"/>
            <w:gridSpan w:val="3"/>
          </w:tcPr>
          <w:p w14:paraId="7B2607C8" w14:textId="4189FEFC" w:rsidR="00C85A3E" w:rsidRPr="00C85A3E" w:rsidRDefault="00C85A3E" w:rsidP="008B72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>Цель создания и сущность трехфазной системы. Соединение звездой. Мощность трехфазной системы.</w:t>
            </w:r>
          </w:p>
        </w:tc>
        <w:tc>
          <w:tcPr>
            <w:tcW w:w="586" w:type="pct"/>
            <w:vMerge/>
          </w:tcPr>
          <w:p w14:paraId="7D057E03" w14:textId="77777777" w:rsidR="00C85A3E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56C02AC1" w14:textId="77777777" w:rsidR="00C85A3E" w:rsidRPr="000F5B7E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85A3E" w:rsidRPr="009105AA" w14:paraId="732C03F9" w14:textId="77777777" w:rsidTr="00637921">
        <w:trPr>
          <w:trHeight w:val="20"/>
        </w:trPr>
        <w:tc>
          <w:tcPr>
            <w:tcW w:w="705" w:type="pct"/>
            <w:vMerge/>
          </w:tcPr>
          <w:p w14:paraId="01A988D9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5FF3949E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14:paraId="1E995C8D" w14:textId="002D344C" w:rsidR="00C85A3E" w:rsidRPr="009105AA" w:rsidRDefault="008B725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>Соединение треугольником. Мощность трехфазной системы.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14:paraId="7C80426B" w14:textId="77777777" w:rsidR="00C85A3E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5F8101B9" w14:textId="77777777" w:rsidR="00C85A3E" w:rsidRPr="000F5B7E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B725E" w:rsidRPr="009105AA" w14:paraId="6F956D25" w14:textId="77777777" w:rsidTr="00637921">
        <w:trPr>
          <w:trHeight w:val="20"/>
        </w:trPr>
        <w:tc>
          <w:tcPr>
            <w:tcW w:w="705" w:type="pct"/>
            <w:vMerge/>
          </w:tcPr>
          <w:p w14:paraId="5289174E" w14:textId="77777777" w:rsidR="008B725E" w:rsidRPr="009105AA" w:rsidRDefault="008B725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99" w:type="pct"/>
            <w:gridSpan w:val="6"/>
          </w:tcPr>
          <w:p w14:paraId="704FE519" w14:textId="3FDA7A98" w:rsidR="008B725E" w:rsidRPr="00041778" w:rsidRDefault="008B725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занятия</w:t>
            </w:r>
          </w:p>
        </w:tc>
        <w:tc>
          <w:tcPr>
            <w:tcW w:w="586" w:type="pct"/>
            <w:vMerge w:val="restart"/>
          </w:tcPr>
          <w:p w14:paraId="4414E126" w14:textId="25E40278" w:rsidR="008B725E" w:rsidRPr="009105AA" w:rsidRDefault="008B725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7ACF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10" w:type="pct"/>
            <w:vMerge/>
            <w:vAlign w:val="center"/>
          </w:tcPr>
          <w:p w14:paraId="700E4C63" w14:textId="77777777" w:rsidR="008B725E" w:rsidRPr="000F5B7E" w:rsidRDefault="008B725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B725E" w:rsidRPr="009105AA" w14:paraId="144B1128" w14:textId="77777777" w:rsidTr="00637921">
        <w:trPr>
          <w:trHeight w:val="107"/>
        </w:trPr>
        <w:tc>
          <w:tcPr>
            <w:tcW w:w="705" w:type="pct"/>
            <w:vMerge/>
          </w:tcPr>
          <w:p w14:paraId="1FD6132C" w14:textId="77777777" w:rsidR="008B725E" w:rsidRPr="009105AA" w:rsidRDefault="008B725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3" w:type="pct"/>
            <w:gridSpan w:val="2"/>
          </w:tcPr>
          <w:p w14:paraId="72AA505B" w14:textId="5D200DB9" w:rsidR="008B725E" w:rsidRPr="009105AA" w:rsidRDefault="008B725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6" w:type="pct"/>
            <w:gridSpan w:val="4"/>
          </w:tcPr>
          <w:p w14:paraId="0AD996F1" w14:textId="2117DB7A" w:rsidR="008B725E" w:rsidRPr="009105AA" w:rsidRDefault="008B725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88">
              <w:rPr>
                <w:rFonts w:ascii="Times New Roman" w:hAnsi="Times New Roman" w:cs="Times New Roman"/>
                <w:sz w:val="24"/>
                <w:szCs w:val="24"/>
              </w:rPr>
              <w:t>Трехфазная электрическая цепь при соединении потребителей по схеме "звезда"</w:t>
            </w:r>
          </w:p>
        </w:tc>
        <w:tc>
          <w:tcPr>
            <w:tcW w:w="586" w:type="pct"/>
            <w:vMerge/>
            <w:tcBorders>
              <w:bottom w:val="nil"/>
            </w:tcBorders>
          </w:tcPr>
          <w:p w14:paraId="588053F8" w14:textId="3D344B5B" w:rsidR="008B725E" w:rsidRPr="009105AA" w:rsidRDefault="008B725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4E2248AE" w14:textId="77777777" w:rsidR="008B725E" w:rsidRPr="000F5B7E" w:rsidRDefault="008B725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85A3E" w:rsidRPr="009105AA" w14:paraId="7ED6FA47" w14:textId="77777777" w:rsidTr="00637921">
        <w:trPr>
          <w:trHeight w:val="93"/>
        </w:trPr>
        <w:tc>
          <w:tcPr>
            <w:tcW w:w="705" w:type="pct"/>
            <w:vMerge w:val="restart"/>
          </w:tcPr>
          <w:p w14:paraId="3E4EB3D5" w14:textId="3C938782" w:rsidR="00C85A3E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 Электрические фильтры.</w:t>
            </w:r>
          </w:p>
        </w:tc>
        <w:tc>
          <w:tcPr>
            <w:tcW w:w="3099" w:type="pct"/>
            <w:gridSpan w:val="6"/>
          </w:tcPr>
          <w:p w14:paraId="6C55C0FA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6" w:type="pct"/>
            <w:vMerge w:val="restart"/>
          </w:tcPr>
          <w:p w14:paraId="30D9256A" w14:textId="76F381E8" w:rsidR="00C85A3E" w:rsidRPr="009105AA" w:rsidRDefault="00F13188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0" w:type="pct"/>
            <w:vMerge w:val="restart"/>
          </w:tcPr>
          <w:p w14:paraId="183A5CB4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ОК 01-ОП 02, ОП 04-ОП05,</w:t>
            </w:r>
          </w:p>
          <w:p w14:paraId="12033292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ОП 09-ОП 10;</w:t>
            </w:r>
          </w:p>
          <w:p w14:paraId="1FB7C1F7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ПК 1.1, </w:t>
            </w:r>
          </w:p>
          <w:p w14:paraId="58FCFAD6" w14:textId="77777777" w:rsidR="00C85A3E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ПК 3.1- ПК 3.2</w:t>
            </w:r>
          </w:p>
          <w:p w14:paraId="157D313F" w14:textId="6AD5FEAB" w:rsidR="00526A27" w:rsidRPr="000F5B7E" w:rsidRDefault="00526A27" w:rsidP="0032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F5B7E">
              <w:rPr>
                <w:rFonts w:ascii="Times New Roman" w:hAnsi="Times New Roman"/>
                <w:b/>
                <w:bCs/>
              </w:rPr>
              <w:t>ЛР 22, ЛР 25,</w:t>
            </w:r>
            <w:r w:rsidRPr="000F5B7E">
              <w:rPr>
                <w:rFonts w:ascii="Times New Roman" w:hAnsi="Times New Roman"/>
                <w:b/>
                <w:bCs/>
                <w:color w:val="000000"/>
              </w:rPr>
              <w:t xml:space="preserve"> ЛР 26</w:t>
            </w:r>
          </w:p>
        </w:tc>
      </w:tr>
      <w:tr w:rsidR="00C85A3E" w:rsidRPr="009105AA" w14:paraId="71835413" w14:textId="77777777" w:rsidTr="00637921">
        <w:trPr>
          <w:trHeight w:val="20"/>
        </w:trPr>
        <w:tc>
          <w:tcPr>
            <w:tcW w:w="705" w:type="pct"/>
            <w:vMerge/>
          </w:tcPr>
          <w:p w14:paraId="184C5F12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44E7F0F5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1" w:type="pct"/>
            <w:gridSpan w:val="3"/>
          </w:tcPr>
          <w:p w14:paraId="1113C26B" w14:textId="121B47AA" w:rsidR="00C85A3E" w:rsidRPr="009105AA" w:rsidRDefault="00C85A3E" w:rsidP="00F13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об электрических фильтрах. Фильтры нижних и верхних частот и их характеристики. </w:t>
            </w:r>
          </w:p>
        </w:tc>
        <w:tc>
          <w:tcPr>
            <w:tcW w:w="586" w:type="pct"/>
            <w:vMerge/>
          </w:tcPr>
          <w:p w14:paraId="3E164D6D" w14:textId="77777777" w:rsidR="00C85A3E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78A51E2B" w14:textId="77777777" w:rsidR="00C85A3E" w:rsidRPr="000F5B7E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85A3E" w:rsidRPr="009105AA" w14:paraId="029A9E8F" w14:textId="77777777" w:rsidTr="00637921">
        <w:trPr>
          <w:trHeight w:val="20"/>
        </w:trPr>
        <w:tc>
          <w:tcPr>
            <w:tcW w:w="705" w:type="pct"/>
            <w:vMerge/>
          </w:tcPr>
          <w:p w14:paraId="563D51DD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097A79F5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14:paraId="3AA56A58" w14:textId="3B98FB75" w:rsidR="00C85A3E" w:rsidRPr="009105AA" w:rsidRDefault="00F13188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A3E">
              <w:rPr>
                <w:rFonts w:ascii="Times New Roman" w:hAnsi="Times New Roman" w:cs="Times New Roman"/>
                <w:sz w:val="24"/>
                <w:szCs w:val="24"/>
              </w:rPr>
              <w:t xml:space="preserve">Полосовые и </w:t>
            </w:r>
            <w:proofErr w:type="spellStart"/>
            <w:r w:rsidRPr="00C85A3E">
              <w:rPr>
                <w:rFonts w:ascii="Times New Roman" w:hAnsi="Times New Roman" w:cs="Times New Roman"/>
                <w:sz w:val="24"/>
                <w:szCs w:val="24"/>
              </w:rPr>
              <w:t>режекторные</w:t>
            </w:r>
            <w:proofErr w:type="spellEnd"/>
            <w:r w:rsidRPr="00C85A3E">
              <w:rPr>
                <w:rFonts w:ascii="Times New Roman" w:hAnsi="Times New Roman" w:cs="Times New Roman"/>
                <w:sz w:val="24"/>
                <w:szCs w:val="24"/>
              </w:rPr>
              <w:t xml:space="preserve"> фильтры и их характеристики. Общие сведения о цифровых фильтрах.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14:paraId="76ED909A" w14:textId="77777777" w:rsidR="00C85A3E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12D14D99" w14:textId="77777777" w:rsidR="00C85A3E" w:rsidRPr="000F5B7E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F13188" w:rsidRPr="009105AA" w14:paraId="389F1262" w14:textId="77777777" w:rsidTr="00637921">
        <w:trPr>
          <w:trHeight w:val="20"/>
        </w:trPr>
        <w:tc>
          <w:tcPr>
            <w:tcW w:w="705" w:type="pct"/>
            <w:vMerge/>
          </w:tcPr>
          <w:p w14:paraId="23FE95B0" w14:textId="77777777" w:rsidR="00F13188" w:rsidRPr="009105AA" w:rsidRDefault="00F13188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99" w:type="pct"/>
            <w:gridSpan w:val="6"/>
          </w:tcPr>
          <w:p w14:paraId="2B03EA24" w14:textId="4380B10B" w:rsidR="00F13188" w:rsidRPr="009105AA" w:rsidRDefault="00F13188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86" w:type="pct"/>
            <w:vMerge w:val="restart"/>
          </w:tcPr>
          <w:p w14:paraId="503A3753" w14:textId="05A2E67F" w:rsidR="00F13188" w:rsidRPr="009105AA" w:rsidRDefault="00F13188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7ACF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10" w:type="pct"/>
            <w:vMerge/>
            <w:vAlign w:val="center"/>
          </w:tcPr>
          <w:p w14:paraId="64695998" w14:textId="77777777" w:rsidR="00F13188" w:rsidRPr="000F5B7E" w:rsidRDefault="00F13188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F13188" w:rsidRPr="009105AA" w14:paraId="60729F49" w14:textId="77777777" w:rsidTr="00637921">
        <w:trPr>
          <w:trHeight w:val="20"/>
        </w:trPr>
        <w:tc>
          <w:tcPr>
            <w:tcW w:w="705" w:type="pct"/>
            <w:vMerge/>
          </w:tcPr>
          <w:p w14:paraId="2621633B" w14:textId="77777777" w:rsidR="00F13188" w:rsidRPr="009105AA" w:rsidRDefault="00F13188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69E88847" w14:textId="2CC746C4" w:rsidR="00F13188" w:rsidRPr="009105AA" w:rsidRDefault="008B725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14:paraId="18C0EE54" w14:textId="70FA5BDE" w:rsidR="00F13188" w:rsidRPr="009105AA" w:rsidRDefault="00F13188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88">
              <w:rPr>
                <w:rFonts w:ascii="Times New Roman" w:hAnsi="Times New Roman" w:cs="Times New Roman"/>
                <w:sz w:val="24"/>
                <w:szCs w:val="24"/>
              </w:rPr>
              <w:t>«Расчет ФНЧ и ФВЧ».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14:paraId="3C83BA86" w14:textId="77777777" w:rsidR="00F13188" w:rsidRPr="009105AA" w:rsidRDefault="00F13188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24976E63" w14:textId="77777777" w:rsidR="00F13188" w:rsidRPr="000F5B7E" w:rsidRDefault="00F13188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85A3E" w:rsidRPr="009105AA" w14:paraId="7FF90243" w14:textId="77777777" w:rsidTr="00637921">
        <w:trPr>
          <w:trHeight w:val="20"/>
        </w:trPr>
        <w:tc>
          <w:tcPr>
            <w:tcW w:w="705" w:type="pct"/>
            <w:vMerge/>
          </w:tcPr>
          <w:p w14:paraId="58527A35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99" w:type="pct"/>
            <w:gridSpan w:val="6"/>
          </w:tcPr>
          <w:p w14:paraId="6F271932" w14:textId="1C8CE418" w:rsidR="00C85A3E" w:rsidRPr="00041778" w:rsidRDefault="00F13188" w:rsidP="00C85A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="00C85A3E"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занятия</w:t>
            </w:r>
          </w:p>
        </w:tc>
        <w:tc>
          <w:tcPr>
            <w:tcW w:w="586" w:type="pct"/>
            <w:vMerge w:val="restart"/>
          </w:tcPr>
          <w:p w14:paraId="49FE7A1E" w14:textId="5DF372CE" w:rsidR="00C85A3E" w:rsidRPr="009105AA" w:rsidRDefault="00F13188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7ACF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10" w:type="pct"/>
            <w:vMerge/>
            <w:vAlign w:val="center"/>
          </w:tcPr>
          <w:p w14:paraId="429F9A8E" w14:textId="77777777" w:rsidR="00C85A3E" w:rsidRPr="000F5B7E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85A3E" w:rsidRPr="009105AA" w14:paraId="6BA071E3" w14:textId="77777777" w:rsidTr="00637921">
        <w:trPr>
          <w:trHeight w:val="107"/>
        </w:trPr>
        <w:tc>
          <w:tcPr>
            <w:tcW w:w="705" w:type="pct"/>
            <w:vMerge/>
          </w:tcPr>
          <w:p w14:paraId="0ED8CBE3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3" w:type="pct"/>
            <w:gridSpan w:val="2"/>
          </w:tcPr>
          <w:p w14:paraId="2E128D92" w14:textId="31BB5C75" w:rsidR="00C85A3E" w:rsidRPr="009105AA" w:rsidRDefault="008B725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6" w:type="pct"/>
            <w:gridSpan w:val="4"/>
          </w:tcPr>
          <w:p w14:paraId="18CDE62B" w14:textId="23C8AFD6" w:rsidR="00C85A3E" w:rsidRPr="009105AA" w:rsidRDefault="00F13188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88">
              <w:rPr>
                <w:rFonts w:ascii="Times New Roman" w:hAnsi="Times New Roman" w:cs="Times New Roman"/>
                <w:sz w:val="24"/>
                <w:szCs w:val="24"/>
              </w:rPr>
              <w:t>Исследование активного фильтра нижних частот.</w:t>
            </w:r>
          </w:p>
        </w:tc>
        <w:tc>
          <w:tcPr>
            <w:tcW w:w="586" w:type="pct"/>
            <w:vMerge/>
            <w:tcBorders>
              <w:bottom w:val="nil"/>
            </w:tcBorders>
          </w:tcPr>
          <w:p w14:paraId="2E03C814" w14:textId="77777777" w:rsidR="00C85A3E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621F738A" w14:textId="77777777" w:rsidR="00C85A3E" w:rsidRPr="000F5B7E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85A3E" w:rsidRPr="009105AA" w14:paraId="03D94C11" w14:textId="77777777" w:rsidTr="00637921">
        <w:trPr>
          <w:trHeight w:val="93"/>
        </w:trPr>
        <w:tc>
          <w:tcPr>
            <w:tcW w:w="705" w:type="pct"/>
            <w:vMerge w:val="restart"/>
          </w:tcPr>
          <w:p w14:paraId="2862B709" w14:textId="39CC5FCD" w:rsidR="00C85A3E" w:rsidRPr="009105AA" w:rsidRDefault="000D08E9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b/>
                <w:bCs/>
              </w:rPr>
              <w:t>Тема 2.1. Электрические сигналы и их спектры</w:t>
            </w:r>
          </w:p>
        </w:tc>
        <w:tc>
          <w:tcPr>
            <w:tcW w:w="3099" w:type="pct"/>
            <w:gridSpan w:val="6"/>
          </w:tcPr>
          <w:p w14:paraId="6E149441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6" w:type="pct"/>
            <w:vMerge w:val="restart"/>
          </w:tcPr>
          <w:p w14:paraId="26888677" w14:textId="262E307D" w:rsidR="00C85A3E" w:rsidRPr="009105AA" w:rsidRDefault="008B725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0" w:type="pct"/>
            <w:vMerge w:val="restart"/>
          </w:tcPr>
          <w:p w14:paraId="2E7E0AA6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ОК 01-ОП 02, ОП 04-ОП05,</w:t>
            </w:r>
          </w:p>
          <w:p w14:paraId="346B3E06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ОП 09-ОП 10;</w:t>
            </w:r>
          </w:p>
          <w:p w14:paraId="11373D1B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ПК 1.1, </w:t>
            </w:r>
          </w:p>
          <w:p w14:paraId="16E10F38" w14:textId="77777777" w:rsidR="00C85A3E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ПК 3.1- ПК 3.2</w:t>
            </w:r>
          </w:p>
          <w:p w14:paraId="5E9B38A7" w14:textId="15442E56" w:rsidR="00526A27" w:rsidRPr="000F5B7E" w:rsidRDefault="00526A27" w:rsidP="0032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F5B7E">
              <w:rPr>
                <w:rFonts w:ascii="Times New Roman" w:hAnsi="Times New Roman"/>
                <w:b/>
                <w:bCs/>
              </w:rPr>
              <w:t>ЛР 22, ЛР 25,</w:t>
            </w:r>
            <w:r w:rsidRPr="000F5B7E">
              <w:rPr>
                <w:rFonts w:ascii="Times New Roman" w:hAnsi="Times New Roman"/>
                <w:b/>
                <w:bCs/>
                <w:color w:val="000000"/>
              </w:rPr>
              <w:t xml:space="preserve"> ЛР 26</w:t>
            </w:r>
          </w:p>
        </w:tc>
      </w:tr>
      <w:tr w:rsidR="00C85A3E" w:rsidRPr="009105AA" w14:paraId="79A51553" w14:textId="77777777" w:rsidTr="00637921">
        <w:trPr>
          <w:trHeight w:val="20"/>
        </w:trPr>
        <w:tc>
          <w:tcPr>
            <w:tcW w:w="705" w:type="pct"/>
            <w:vMerge/>
          </w:tcPr>
          <w:p w14:paraId="4247E325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5AE1DA68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1" w:type="pct"/>
            <w:gridSpan w:val="3"/>
          </w:tcPr>
          <w:p w14:paraId="2584AB10" w14:textId="648114A1" w:rsidR="00C85A3E" w:rsidRPr="009105AA" w:rsidRDefault="000D08E9" w:rsidP="00F13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E9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сигналы и их классификация. Непрерывные и дискретные сигналы. Способы представления и параметры сигналов. </w:t>
            </w:r>
          </w:p>
        </w:tc>
        <w:tc>
          <w:tcPr>
            <w:tcW w:w="586" w:type="pct"/>
            <w:vMerge/>
          </w:tcPr>
          <w:p w14:paraId="6DA35223" w14:textId="77777777" w:rsidR="00C85A3E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2D92F3F0" w14:textId="77777777" w:rsidR="00C85A3E" w:rsidRPr="000F5B7E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85A3E" w:rsidRPr="009105AA" w14:paraId="7E71BA1A" w14:textId="77777777" w:rsidTr="00637921">
        <w:trPr>
          <w:trHeight w:val="20"/>
        </w:trPr>
        <w:tc>
          <w:tcPr>
            <w:tcW w:w="705" w:type="pct"/>
            <w:vMerge/>
          </w:tcPr>
          <w:p w14:paraId="4D301ADF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4983B175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14:paraId="5C3BA42D" w14:textId="47015E8C" w:rsidR="00C85A3E" w:rsidRPr="009105AA" w:rsidRDefault="00F13188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E9">
              <w:rPr>
                <w:rFonts w:ascii="Times New Roman" w:hAnsi="Times New Roman" w:cs="Times New Roman"/>
                <w:sz w:val="24"/>
                <w:szCs w:val="24"/>
              </w:rPr>
              <w:t>Спектры непрерывного и дискретного сигналов. Ширина спектра сигнала.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14:paraId="771647E8" w14:textId="77777777" w:rsidR="00C85A3E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2CD18F43" w14:textId="77777777" w:rsidR="00C85A3E" w:rsidRPr="000F5B7E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85A3E" w:rsidRPr="009105AA" w14:paraId="78C46391" w14:textId="77777777" w:rsidTr="00637921">
        <w:trPr>
          <w:trHeight w:val="20"/>
        </w:trPr>
        <w:tc>
          <w:tcPr>
            <w:tcW w:w="705" w:type="pct"/>
            <w:vMerge/>
          </w:tcPr>
          <w:p w14:paraId="26A59D67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99" w:type="pct"/>
            <w:gridSpan w:val="6"/>
          </w:tcPr>
          <w:p w14:paraId="3A943962" w14:textId="77777777" w:rsidR="00C85A3E" w:rsidRPr="00041778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86" w:type="pct"/>
            <w:vMerge w:val="restart"/>
          </w:tcPr>
          <w:p w14:paraId="636A2A95" w14:textId="13446C97" w:rsidR="00C85A3E" w:rsidRPr="009105AA" w:rsidRDefault="00F13188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7ACF">
              <w:rPr>
                <w:rFonts w:ascii="Times New Roman" w:hAnsi="Times New Roman" w:cs="Times New Roman"/>
                <w:bCs/>
                <w:sz w:val="24"/>
                <w:szCs w:val="24"/>
              </w:rPr>
              <w:t>/2</w:t>
            </w:r>
          </w:p>
        </w:tc>
        <w:tc>
          <w:tcPr>
            <w:tcW w:w="610" w:type="pct"/>
            <w:vMerge/>
            <w:vAlign w:val="center"/>
          </w:tcPr>
          <w:p w14:paraId="7AF088FE" w14:textId="77777777" w:rsidR="00C85A3E" w:rsidRPr="000F5B7E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85A3E" w:rsidRPr="009105AA" w14:paraId="4B4B586F" w14:textId="77777777" w:rsidTr="00637921">
        <w:trPr>
          <w:trHeight w:val="107"/>
        </w:trPr>
        <w:tc>
          <w:tcPr>
            <w:tcW w:w="705" w:type="pct"/>
            <w:vMerge/>
          </w:tcPr>
          <w:p w14:paraId="212CB614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3" w:type="pct"/>
            <w:gridSpan w:val="2"/>
          </w:tcPr>
          <w:p w14:paraId="4B51CF3E" w14:textId="73F29D4C" w:rsidR="00C85A3E" w:rsidRPr="009105AA" w:rsidRDefault="008B725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6" w:type="pct"/>
            <w:gridSpan w:val="4"/>
          </w:tcPr>
          <w:p w14:paraId="1C885D49" w14:textId="76A20E16" w:rsidR="00C85A3E" w:rsidRPr="009105AA" w:rsidRDefault="00F13188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188">
              <w:rPr>
                <w:rFonts w:ascii="Times New Roman" w:hAnsi="Times New Roman" w:cs="Times New Roman"/>
                <w:sz w:val="24"/>
                <w:szCs w:val="24"/>
              </w:rPr>
              <w:t>«Расчет спектра дискретного сигнала».</w:t>
            </w:r>
          </w:p>
        </w:tc>
        <w:tc>
          <w:tcPr>
            <w:tcW w:w="586" w:type="pct"/>
            <w:vMerge/>
            <w:tcBorders>
              <w:bottom w:val="nil"/>
            </w:tcBorders>
          </w:tcPr>
          <w:p w14:paraId="366F723E" w14:textId="77777777" w:rsidR="00C85A3E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6C7E7B41" w14:textId="77777777" w:rsidR="00C85A3E" w:rsidRPr="000F5B7E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0F5B7E" w:rsidRPr="009105AA" w14:paraId="676D00BD" w14:textId="77777777" w:rsidTr="00637921">
        <w:trPr>
          <w:trHeight w:val="93"/>
        </w:trPr>
        <w:tc>
          <w:tcPr>
            <w:tcW w:w="705" w:type="pct"/>
            <w:vMerge w:val="restart"/>
          </w:tcPr>
          <w:p w14:paraId="7641C77E" w14:textId="32B03287" w:rsidR="000F5B7E" w:rsidRPr="009105AA" w:rsidRDefault="000F5B7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  <w:b/>
              </w:rPr>
              <w:t>Тема 3.1. Методы анализа нелинейных электрических цепей.</w:t>
            </w:r>
          </w:p>
        </w:tc>
        <w:tc>
          <w:tcPr>
            <w:tcW w:w="3099" w:type="pct"/>
            <w:gridSpan w:val="6"/>
          </w:tcPr>
          <w:p w14:paraId="548F2E8C" w14:textId="77777777" w:rsidR="000F5B7E" w:rsidRPr="009105AA" w:rsidRDefault="000F5B7E" w:rsidP="00C85A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6" w:type="pct"/>
            <w:vMerge w:val="restart"/>
          </w:tcPr>
          <w:p w14:paraId="13F9A1C8" w14:textId="14AA475C" w:rsidR="000F5B7E" w:rsidRPr="009105AA" w:rsidRDefault="000F5B7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0" w:type="pct"/>
            <w:vMerge w:val="restart"/>
          </w:tcPr>
          <w:p w14:paraId="19D059C5" w14:textId="77777777" w:rsidR="000F5B7E" w:rsidRPr="000F5B7E" w:rsidRDefault="000F5B7E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ОК 01-ОП 02, ОП 04-ОП05,</w:t>
            </w:r>
          </w:p>
          <w:p w14:paraId="69109C5A" w14:textId="77777777" w:rsidR="000F5B7E" w:rsidRPr="000F5B7E" w:rsidRDefault="000F5B7E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ОП 09-ОП 10;</w:t>
            </w:r>
          </w:p>
          <w:p w14:paraId="3D4B14F8" w14:textId="77777777" w:rsidR="000F5B7E" w:rsidRPr="000F5B7E" w:rsidRDefault="000F5B7E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ПК 1.1, </w:t>
            </w:r>
          </w:p>
          <w:p w14:paraId="649194C5" w14:textId="77777777" w:rsidR="000F5B7E" w:rsidRPr="000F5B7E" w:rsidRDefault="000F5B7E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ПК 3.1- ПК 3.2</w:t>
            </w:r>
          </w:p>
          <w:p w14:paraId="6AC01EDD" w14:textId="7372E5AC" w:rsidR="000F5B7E" w:rsidRPr="000F5B7E" w:rsidRDefault="000F5B7E" w:rsidP="0032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F5B7E">
              <w:rPr>
                <w:rFonts w:ascii="Times New Roman" w:hAnsi="Times New Roman"/>
                <w:b/>
                <w:bCs/>
              </w:rPr>
              <w:lastRenderedPageBreak/>
              <w:t>ЛР 22, ЛР 25,</w:t>
            </w:r>
            <w:r w:rsidRPr="000F5B7E">
              <w:rPr>
                <w:rFonts w:ascii="Times New Roman" w:hAnsi="Times New Roman"/>
                <w:b/>
                <w:bCs/>
                <w:color w:val="000000"/>
              </w:rPr>
              <w:t xml:space="preserve"> ЛР 26</w:t>
            </w:r>
          </w:p>
        </w:tc>
      </w:tr>
      <w:tr w:rsidR="000F5B7E" w:rsidRPr="009105AA" w14:paraId="4004609A" w14:textId="77777777" w:rsidTr="00637921">
        <w:trPr>
          <w:trHeight w:val="20"/>
        </w:trPr>
        <w:tc>
          <w:tcPr>
            <w:tcW w:w="705" w:type="pct"/>
            <w:vMerge/>
          </w:tcPr>
          <w:p w14:paraId="5BC2478C" w14:textId="77777777" w:rsidR="000F5B7E" w:rsidRPr="009105AA" w:rsidRDefault="000F5B7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473FAD7C" w14:textId="77777777" w:rsidR="000F5B7E" w:rsidRPr="009105AA" w:rsidRDefault="000F5B7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1" w:type="pct"/>
            <w:gridSpan w:val="3"/>
          </w:tcPr>
          <w:p w14:paraId="70EF4FE7" w14:textId="571F679D" w:rsidR="004C11A5" w:rsidRPr="009105AA" w:rsidRDefault="000F5B7E" w:rsidP="00F13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8E9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нелинейных элементов. Аппроксимация характеристик нелинейных элементов. Воздействие гармонического колебания на нелинейный элемент. </w:t>
            </w:r>
          </w:p>
        </w:tc>
        <w:tc>
          <w:tcPr>
            <w:tcW w:w="586" w:type="pct"/>
            <w:vMerge/>
          </w:tcPr>
          <w:p w14:paraId="27D9334D" w14:textId="77777777" w:rsidR="000F5B7E" w:rsidRPr="009105AA" w:rsidRDefault="000F5B7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5291D77B" w14:textId="77777777" w:rsidR="000F5B7E" w:rsidRPr="000F5B7E" w:rsidRDefault="000F5B7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0F5B7E" w:rsidRPr="009105AA" w14:paraId="5380B9F0" w14:textId="77777777" w:rsidTr="00637921">
        <w:trPr>
          <w:trHeight w:val="20"/>
        </w:trPr>
        <w:tc>
          <w:tcPr>
            <w:tcW w:w="705" w:type="pct"/>
            <w:vMerge/>
          </w:tcPr>
          <w:p w14:paraId="595CAA6C" w14:textId="77777777" w:rsidR="000F5B7E" w:rsidRPr="009105AA" w:rsidRDefault="000F5B7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99" w:type="pct"/>
            <w:gridSpan w:val="6"/>
          </w:tcPr>
          <w:p w14:paraId="5302C4C7" w14:textId="77777777" w:rsidR="000F5B7E" w:rsidRPr="00041778" w:rsidRDefault="000F5B7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586" w:type="pct"/>
            <w:vMerge w:val="restart"/>
          </w:tcPr>
          <w:p w14:paraId="2C43F470" w14:textId="2D3C9CF6" w:rsidR="000F5B7E" w:rsidRPr="009105AA" w:rsidRDefault="000F5B7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2/2</w:t>
            </w:r>
          </w:p>
        </w:tc>
        <w:tc>
          <w:tcPr>
            <w:tcW w:w="610" w:type="pct"/>
            <w:vMerge/>
            <w:vAlign w:val="center"/>
          </w:tcPr>
          <w:p w14:paraId="460546FA" w14:textId="77777777" w:rsidR="000F5B7E" w:rsidRPr="000F5B7E" w:rsidRDefault="000F5B7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0F5B7E" w:rsidRPr="009105AA" w14:paraId="5E00AD18" w14:textId="77777777" w:rsidTr="00637921">
        <w:trPr>
          <w:trHeight w:val="107"/>
        </w:trPr>
        <w:tc>
          <w:tcPr>
            <w:tcW w:w="705" w:type="pct"/>
            <w:vMerge/>
          </w:tcPr>
          <w:p w14:paraId="0C6A1338" w14:textId="77777777" w:rsidR="000F5B7E" w:rsidRPr="009105AA" w:rsidRDefault="000F5B7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3" w:type="pct"/>
            <w:gridSpan w:val="2"/>
          </w:tcPr>
          <w:p w14:paraId="5C6FF574" w14:textId="3D89737B" w:rsidR="000F5B7E" w:rsidRPr="009105AA" w:rsidRDefault="000F5B7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6" w:type="pct"/>
            <w:gridSpan w:val="4"/>
          </w:tcPr>
          <w:p w14:paraId="4E284020" w14:textId="2AFACE53" w:rsidR="000F5B7E" w:rsidRPr="009105AA" w:rsidRDefault="000F5B7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171">
              <w:rPr>
                <w:rFonts w:ascii="Times New Roman" w:hAnsi="Times New Roman" w:cs="Times New Roman"/>
              </w:rPr>
              <w:t>«Анализ отклика нелинейной цепи на гармоническое воздействие».</w:t>
            </w:r>
          </w:p>
        </w:tc>
        <w:tc>
          <w:tcPr>
            <w:tcW w:w="586" w:type="pct"/>
            <w:vMerge/>
            <w:tcBorders>
              <w:bottom w:val="nil"/>
            </w:tcBorders>
          </w:tcPr>
          <w:p w14:paraId="7930F56C" w14:textId="77777777" w:rsidR="000F5B7E" w:rsidRPr="009105AA" w:rsidRDefault="000F5B7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66441C5B" w14:textId="77777777" w:rsidR="000F5B7E" w:rsidRPr="000F5B7E" w:rsidRDefault="000F5B7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0F5B7E" w:rsidRPr="009105AA" w14:paraId="6A382DCA" w14:textId="77777777" w:rsidTr="000F5B7E">
        <w:trPr>
          <w:trHeight w:val="83"/>
        </w:trPr>
        <w:tc>
          <w:tcPr>
            <w:tcW w:w="705" w:type="pct"/>
            <w:vMerge/>
          </w:tcPr>
          <w:p w14:paraId="788AD5F7" w14:textId="77777777" w:rsidR="000F5B7E" w:rsidRPr="009105AA" w:rsidRDefault="000F5B7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99" w:type="pct"/>
            <w:gridSpan w:val="6"/>
          </w:tcPr>
          <w:p w14:paraId="013F51C1" w14:textId="1CCA8C18" w:rsidR="000F5B7E" w:rsidRPr="002B4543" w:rsidRDefault="000F5B7E" w:rsidP="000F5B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86" w:type="pct"/>
            <w:vMerge w:val="restart"/>
          </w:tcPr>
          <w:p w14:paraId="753017AD" w14:textId="766AFBB2" w:rsidR="000F5B7E" w:rsidRPr="009105AA" w:rsidRDefault="000F5B7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2/2</w:t>
            </w:r>
          </w:p>
        </w:tc>
        <w:tc>
          <w:tcPr>
            <w:tcW w:w="610" w:type="pct"/>
            <w:vMerge/>
            <w:vAlign w:val="center"/>
          </w:tcPr>
          <w:p w14:paraId="51093B63" w14:textId="77777777" w:rsidR="000F5B7E" w:rsidRPr="000F5B7E" w:rsidRDefault="000F5B7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0F5B7E" w:rsidRPr="009105AA" w14:paraId="1D208A1A" w14:textId="77777777" w:rsidTr="004C11A5">
        <w:trPr>
          <w:trHeight w:val="270"/>
        </w:trPr>
        <w:tc>
          <w:tcPr>
            <w:tcW w:w="705" w:type="pct"/>
            <w:vMerge/>
          </w:tcPr>
          <w:p w14:paraId="7645B95F" w14:textId="77777777" w:rsidR="000F5B7E" w:rsidRPr="009105AA" w:rsidRDefault="000F5B7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2" w:type="pct"/>
          </w:tcPr>
          <w:p w14:paraId="6BE555B0" w14:textId="10B3BCB1" w:rsidR="000F5B7E" w:rsidRPr="000F5B7E" w:rsidRDefault="000F5B7E" w:rsidP="00C85A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957" w:type="pct"/>
            <w:gridSpan w:val="5"/>
          </w:tcPr>
          <w:p w14:paraId="711018C5" w14:textId="02342C0A" w:rsidR="000F5B7E" w:rsidRPr="009105AA" w:rsidRDefault="000F5B7E" w:rsidP="00C85A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8E9">
              <w:rPr>
                <w:rFonts w:ascii="Times New Roman" w:hAnsi="Times New Roman" w:cs="Times New Roman"/>
                <w:sz w:val="24"/>
                <w:szCs w:val="24"/>
              </w:rPr>
              <w:t>Методы анализа нелинейной электрической цепи.</w:t>
            </w:r>
          </w:p>
        </w:tc>
        <w:tc>
          <w:tcPr>
            <w:tcW w:w="586" w:type="pct"/>
            <w:vMerge/>
          </w:tcPr>
          <w:p w14:paraId="58153B98" w14:textId="5EEE250C" w:rsidR="000F5B7E" w:rsidRDefault="000F5B7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419C1D65" w14:textId="77777777" w:rsidR="000F5B7E" w:rsidRPr="000F5B7E" w:rsidRDefault="000F5B7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85A3E" w:rsidRPr="009105AA" w14:paraId="37D80701" w14:textId="77777777" w:rsidTr="00637921">
        <w:trPr>
          <w:trHeight w:val="93"/>
        </w:trPr>
        <w:tc>
          <w:tcPr>
            <w:tcW w:w="705" w:type="pct"/>
            <w:vMerge w:val="restart"/>
          </w:tcPr>
          <w:p w14:paraId="48F275DD" w14:textId="77777777" w:rsidR="000D08E9" w:rsidRPr="000D08E9" w:rsidRDefault="000D08E9" w:rsidP="000D0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4.1. </w:t>
            </w:r>
          </w:p>
          <w:p w14:paraId="08417CA5" w14:textId="18A08A83" w:rsidR="00C85A3E" w:rsidRPr="009105AA" w:rsidRDefault="000D08E9" w:rsidP="000D0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Цепи с распределенными параметрами.</w:t>
            </w:r>
          </w:p>
        </w:tc>
        <w:tc>
          <w:tcPr>
            <w:tcW w:w="3099" w:type="pct"/>
            <w:gridSpan w:val="6"/>
          </w:tcPr>
          <w:p w14:paraId="53578CBF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6" w:type="pct"/>
            <w:vMerge w:val="restart"/>
          </w:tcPr>
          <w:p w14:paraId="60BF6E2D" w14:textId="5F7F2ACE" w:rsidR="00C85A3E" w:rsidRPr="009105AA" w:rsidRDefault="00F13188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0" w:type="pct"/>
            <w:vMerge w:val="restart"/>
          </w:tcPr>
          <w:p w14:paraId="460C34D2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ОК 01-ОП 02, ОП 04-ОП05,</w:t>
            </w:r>
          </w:p>
          <w:p w14:paraId="5D533D9F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ОП 09-ОП 10;</w:t>
            </w:r>
          </w:p>
          <w:p w14:paraId="5D6FD4BA" w14:textId="77777777" w:rsidR="008D5837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 xml:space="preserve"> ПК 1.1, </w:t>
            </w:r>
          </w:p>
          <w:p w14:paraId="362275AE" w14:textId="77777777" w:rsidR="00C85A3E" w:rsidRPr="000F5B7E" w:rsidRDefault="008D5837" w:rsidP="008D5837">
            <w:pPr>
              <w:spacing w:after="0" w:line="240" w:lineRule="auto"/>
              <w:jc w:val="center"/>
              <w:rPr>
                <w:rStyle w:val="a8"/>
                <w:rFonts w:ascii="Times New Roman" w:hAnsi="Times New Roman"/>
                <w:i w:val="0"/>
                <w:iCs/>
              </w:rPr>
            </w:pPr>
            <w:r w:rsidRPr="000F5B7E">
              <w:rPr>
                <w:rStyle w:val="a8"/>
                <w:rFonts w:ascii="Times New Roman" w:hAnsi="Times New Roman"/>
                <w:i w:val="0"/>
                <w:iCs/>
              </w:rPr>
              <w:t>ПК 3.1- ПК 3.2</w:t>
            </w:r>
          </w:p>
          <w:p w14:paraId="653F8D93" w14:textId="77777777" w:rsidR="003242CC" w:rsidRPr="000F5B7E" w:rsidRDefault="00526A27" w:rsidP="003242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F5B7E">
              <w:rPr>
                <w:rFonts w:ascii="Times New Roman" w:hAnsi="Times New Roman"/>
                <w:b/>
                <w:bCs/>
              </w:rPr>
              <w:t>ЛР 22, ЛР 25,</w:t>
            </w:r>
          </w:p>
          <w:p w14:paraId="2AF298AE" w14:textId="205E937E" w:rsidR="00526A27" w:rsidRPr="000F5B7E" w:rsidRDefault="003242CC" w:rsidP="0032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F5B7E">
              <w:rPr>
                <w:rFonts w:ascii="Times New Roman" w:hAnsi="Times New Roman"/>
                <w:b/>
                <w:bCs/>
                <w:color w:val="000000"/>
              </w:rPr>
              <w:t>ЛР 26</w:t>
            </w:r>
            <w:r w:rsidR="00526A27" w:rsidRPr="000F5B7E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C85A3E" w:rsidRPr="009105AA" w14:paraId="7C8FA277" w14:textId="77777777" w:rsidTr="00637921">
        <w:trPr>
          <w:trHeight w:val="20"/>
        </w:trPr>
        <w:tc>
          <w:tcPr>
            <w:tcW w:w="705" w:type="pct"/>
            <w:vMerge/>
          </w:tcPr>
          <w:p w14:paraId="75918940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6B4B5EEC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1" w:type="pct"/>
            <w:gridSpan w:val="3"/>
          </w:tcPr>
          <w:p w14:paraId="45857B8B" w14:textId="64D8817B" w:rsidR="00C85A3E" w:rsidRPr="009105AA" w:rsidRDefault="000D08E9" w:rsidP="00F13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E9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сведения. Назначение цепей с распределенными параметрами и их основные виды. </w:t>
            </w:r>
          </w:p>
        </w:tc>
        <w:tc>
          <w:tcPr>
            <w:tcW w:w="586" w:type="pct"/>
            <w:vMerge/>
          </w:tcPr>
          <w:p w14:paraId="2CE16E6C" w14:textId="77777777" w:rsidR="00C85A3E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5F55E06D" w14:textId="77777777" w:rsidR="00C85A3E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85A3E" w:rsidRPr="009105AA" w14:paraId="5E29B16A" w14:textId="77777777" w:rsidTr="00637921">
        <w:trPr>
          <w:trHeight w:val="20"/>
        </w:trPr>
        <w:tc>
          <w:tcPr>
            <w:tcW w:w="705" w:type="pct"/>
            <w:vMerge/>
          </w:tcPr>
          <w:p w14:paraId="2D58AC83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8" w:type="pct"/>
            <w:gridSpan w:val="3"/>
          </w:tcPr>
          <w:p w14:paraId="3DDEEC0A" w14:textId="77777777" w:rsidR="00C85A3E" w:rsidRPr="009105AA" w:rsidRDefault="00C85A3E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1" w:type="pct"/>
            <w:gridSpan w:val="3"/>
            <w:tcBorders>
              <w:bottom w:val="single" w:sz="4" w:space="0" w:color="auto"/>
            </w:tcBorders>
          </w:tcPr>
          <w:p w14:paraId="2C121C4B" w14:textId="60EC2CCA" w:rsidR="00C85A3E" w:rsidRPr="009105AA" w:rsidRDefault="00F13188" w:rsidP="00C85A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8E9">
              <w:rPr>
                <w:rFonts w:ascii="Times New Roman" w:hAnsi="Times New Roman" w:cs="Times New Roman"/>
                <w:sz w:val="24"/>
                <w:szCs w:val="24"/>
              </w:rPr>
              <w:t>Процесс распространения волн в линии. Режимы работы линий.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14:paraId="4DD428DC" w14:textId="77777777" w:rsidR="00C85A3E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pct"/>
            <w:vMerge/>
            <w:vAlign w:val="center"/>
          </w:tcPr>
          <w:p w14:paraId="5F3061ED" w14:textId="77777777" w:rsidR="00C85A3E" w:rsidRPr="009105AA" w:rsidRDefault="00C85A3E" w:rsidP="00C85A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37921" w:rsidRPr="009105AA" w14:paraId="0843CA04" w14:textId="77777777" w:rsidTr="003242CC">
        <w:trPr>
          <w:trHeight w:val="843"/>
        </w:trPr>
        <w:tc>
          <w:tcPr>
            <w:tcW w:w="3804" w:type="pct"/>
            <w:gridSpan w:val="7"/>
            <w:vAlign w:val="center"/>
          </w:tcPr>
          <w:p w14:paraId="05436055" w14:textId="6A80D563" w:rsidR="00637921" w:rsidRPr="009105AA" w:rsidRDefault="00637921" w:rsidP="006379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</w:t>
            </w:r>
            <w:r w:rsidRPr="0063792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зачёта</w:t>
            </w:r>
          </w:p>
        </w:tc>
        <w:tc>
          <w:tcPr>
            <w:tcW w:w="586" w:type="pct"/>
            <w:vAlign w:val="center"/>
          </w:tcPr>
          <w:p w14:paraId="04D35142" w14:textId="7A012CD8" w:rsidR="00637921" w:rsidRPr="009105AA" w:rsidRDefault="00637921" w:rsidP="006379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0" w:type="pct"/>
            <w:vMerge/>
            <w:vAlign w:val="center"/>
          </w:tcPr>
          <w:p w14:paraId="39E1032E" w14:textId="77777777" w:rsidR="00637921" w:rsidRPr="009105AA" w:rsidRDefault="00637921" w:rsidP="006379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37921" w:rsidRPr="009105AA" w14:paraId="5DFFD2FC" w14:textId="77777777" w:rsidTr="00637921">
        <w:trPr>
          <w:trHeight w:val="20"/>
        </w:trPr>
        <w:tc>
          <w:tcPr>
            <w:tcW w:w="3804" w:type="pct"/>
            <w:gridSpan w:val="7"/>
          </w:tcPr>
          <w:p w14:paraId="2BA9A7D0" w14:textId="77777777" w:rsidR="00637921" w:rsidRPr="009105AA" w:rsidRDefault="00637921" w:rsidP="00637921">
            <w:pPr>
              <w:pStyle w:val="TableParagraph"/>
              <w:ind w:right="116"/>
              <w:jc w:val="right"/>
              <w:rPr>
                <w:b/>
                <w:bCs/>
                <w:i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86" w:type="pct"/>
            <w:vAlign w:val="center"/>
          </w:tcPr>
          <w:p w14:paraId="26979E6C" w14:textId="7DFF9203" w:rsidR="00637921" w:rsidRPr="008B725E" w:rsidRDefault="00637921" w:rsidP="005E31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72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="00C97A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5E3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31A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10" w:type="pct"/>
            <w:vAlign w:val="center"/>
          </w:tcPr>
          <w:p w14:paraId="21A55021" w14:textId="77777777" w:rsidR="00637921" w:rsidRPr="009105AA" w:rsidRDefault="00637921" w:rsidP="003242C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3A4DF4F3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5BBADB3A" w14:textId="77777777" w:rsidR="0042129F" w:rsidRPr="009105AA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105AA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A792ED1" w14:textId="77777777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0605CD3D" w14:textId="77777777" w:rsidR="00115C9D" w:rsidRPr="00494DCC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279F5150" w14:textId="6B872ACD" w:rsidR="004C0735" w:rsidRPr="009105AA" w:rsidRDefault="004C0735" w:rsidP="00115C9D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</w:t>
      </w:r>
      <w:r w:rsidR="006168B7">
        <w:rPr>
          <w:rFonts w:ascii="Times New Roman" w:hAnsi="Times New Roman" w:cs="Times New Roman"/>
          <w:bCs/>
          <w:sz w:val="24"/>
          <w:szCs w:val="24"/>
        </w:rPr>
        <w:t>лабора</w:t>
      </w:r>
      <w:r w:rsidR="00637921">
        <w:rPr>
          <w:rFonts w:ascii="Times New Roman" w:hAnsi="Times New Roman" w:cs="Times New Roman"/>
          <w:bCs/>
          <w:sz w:val="24"/>
          <w:szCs w:val="24"/>
        </w:rPr>
        <w:t>т</w:t>
      </w:r>
      <w:r w:rsidR="006168B7">
        <w:rPr>
          <w:rFonts w:ascii="Times New Roman" w:hAnsi="Times New Roman" w:cs="Times New Roman"/>
          <w:bCs/>
          <w:sz w:val="24"/>
          <w:szCs w:val="24"/>
        </w:rPr>
        <w:t>ории</w:t>
      </w:r>
      <w:r w:rsidRPr="009105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503D" w:rsidRPr="006168B7">
        <w:rPr>
          <w:rFonts w:ascii="Times New Roman" w:hAnsi="Times New Roman" w:cs="Times New Roman"/>
          <w:bCs/>
          <w:sz w:val="24"/>
          <w:szCs w:val="24"/>
        </w:rPr>
        <w:t>«</w:t>
      </w:r>
      <w:r w:rsidR="006168B7" w:rsidRPr="006168B7">
        <w:rPr>
          <w:rFonts w:ascii="Times New Roman" w:hAnsi="Times New Roman" w:cs="Times New Roman"/>
          <w:bCs/>
          <w:sz w:val="24"/>
          <w:szCs w:val="24"/>
        </w:rPr>
        <w:t>Основы электротехники</w:t>
      </w:r>
      <w:r w:rsidRPr="006168B7">
        <w:rPr>
          <w:rFonts w:ascii="Times New Roman" w:hAnsi="Times New Roman" w:cs="Times New Roman"/>
          <w:bCs/>
          <w:sz w:val="24"/>
          <w:szCs w:val="24"/>
        </w:rPr>
        <w:t>».</w:t>
      </w:r>
      <w:r w:rsidRPr="009105A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5FF2DBA" w14:textId="6965EC83" w:rsidR="00F1503D" w:rsidRPr="00E65C6C" w:rsidRDefault="004C0735" w:rsidP="00115C9D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en-US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 xml:space="preserve">Оборудование </w:t>
      </w:r>
      <w:r w:rsidR="006168B7">
        <w:rPr>
          <w:rFonts w:ascii="Times New Roman" w:hAnsi="Times New Roman" w:cs="Times New Roman"/>
          <w:bCs/>
          <w:sz w:val="24"/>
          <w:szCs w:val="24"/>
        </w:rPr>
        <w:t>лаборатории</w:t>
      </w:r>
      <w:r w:rsidRPr="009105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68B7" w:rsidRPr="006168B7">
        <w:rPr>
          <w:rFonts w:ascii="Times New Roman" w:hAnsi="Times New Roman" w:cs="Times New Roman"/>
          <w:bCs/>
          <w:sz w:val="24"/>
          <w:szCs w:val="24"/>
        </w:rPr>
        <w:t>«Основы электротехники»</w:t>
      </w:r>
      <w:r w:rsidR="009227D9" w:rsidRPr="006168B7">
        <w:rPr>
          <w:rFonts w:ascii="Times New Roman" w:hAnsi="Times New Roman" w:cs="Times New Roman"/>
          <w:bCs/>
          <w:sz w:val="24"/>
          <w:szCs w:val="24"/>
        </w:rPr>
        <w:t>:</w:t>
      </w:r>
    </w:p>
    <w:p w14:paraId="19657B24" w14:textId="77777777" w:rsidR="006168B7" w:rsidRPr="008B725E" w:rsidRDefault="006168B7" w:rsidP="006168B7">
      <w:pPr>
        <w:pStyle w:val="a7"/>
        <w:numPr>
          <w:ilvl w:val="0"/>
          <w:numId w:val="7"/>
        </w:numPr>
        <w:suppressAutoHyphens/>
        <w:spacing w:before="0" w:after="0"/>
        <w:ind w:left="714" w:hanging="357"/>
        <w:jc w:val="both"/>
        <w:rPr>
          <w:bCs/>
        </w:rPr>
      </w:pPr>
      <w:r w:rsidRPr="008B725E">
        <w:rPr>
          <w:bCs/>
        </w:rPr>
        <w:t xml:space="preserve">посадочные места по количеству обучающихся, </w:t>
      </w:r>
    </w:p>
    <w:p w14:paraId="6531C35B" w14:textId="77777777" w:rsidR="006168B7" w:rsidRPr="008B725E" w:rsidRDefault="006168B7" w:rsidP="006168B7">
      <w:pPr>
        <w:pStyle w:val="a7"/>
        <w:numPr>
          <w:ilvl w:val="0"/>
          <w:numId w:val="7"/>
        </w:numPr>
        <w:suppressAutoHyphens/>
        <w:spacing w:before="0" w:after="0"/>
        <w:ind w:left="714" w:hanging="357"/>
        <w:jc w:val="both"/>
        <w:rPr>
          <w:bCs/>
        </w:rPr>
      </w:pPr>
      <w:r w:rsidRPr="008B725E">
        <w:rPr>
          <w:bCs/>
        </w:rPr>
        <w:t xml:space="preserve">рабочее место преподавателя </w:t>
      </w:r>
    </w:p>
    <w:p w14:paraId="41206B80" w14:textId="7BD6BDB5" w:rsidR="006168B7" w:rsidRPr="008B725E" w:rsidRDefault="006168B7" w:rsidP="006168B7">
      <w:pPr>
        <w:pStyle w:val="a7"/>
        <w:numPr>
          <w:ilvl w:val="0"/>
          <w:numId w:val="7"/>
        </w:numPr>
        <w:suppressAutoHyphens/>
        <w:spacing w:before="0" w:after="0"/>
        <w:ind w:left="714" w:hanging="357"/>
        <w:jc w:val="both"/>
        <w:rPr>
          <w:bCs/>
        </w:rPr>
      </w:pPr>
      <w:r w:rsidRPr="008B725E">
        <w:rPr>
          <w:bCs/>
        </w:rPr>
        <w:t xml:space="preserve">доска классная, </w:t>
      </w:r>
    </w:p>
    <w:p w14:paraId="13C8E77E" w14:textId="77777777" w:rsidR="006168B7" w:rsidRPr="008B725E" w:rsidRDefault="006168B7" w:rsidP="006168B7">
      <w:pPr>
        <w:pStyle w:val="a7"/>
        <w:numPr>
          <w:ilvl w:val="0"/>
          <w:numId w:val="7"/>
        </w:numPr>
        <w:suppressAutoHyphens/>
        <w:spacing w:before="0" w:after="0"/>
        <w:ind w:left="714" w:hanging="357"/>
        <w:jc w:val="both"/>
        <w:rPr>
          <w:bCs/>
        </w:rPr>
      </w:pPr>
      <w:r w:rsidRPr="008B725E">
        <w:rPr>
          <w:bCs/>
        </w:rPr>
        <w:t xml:space="preserve">стенды и плакаты, </w:t>
      </w:r>
    </w:p>
    <w:p w14:paraId="1D658605" w14:textId="19BC4E8A" w:rsidR="006168B7" w:rsidRPr="008B725E" w:rsidRDefault="006168B7" w:rsidP="008B725E">
      <w:pPr>
        <w:pStyle w:val="a7"/>
        <w:numPr>
          <w:ilvl w:val="0"/>
          <w:numId w:val="7"/>
        </w:numPr>
        <w:suppressAutoHyphens/>
        <w:spacing w:before="0" w:after="0"/>
        <w:jc w:val="both"/>
        <w:rPr>
          <w:bCs/>
        </w:rPr>
      </w:pPr>
      <w:r w:rsidRPr="008B725E">
        <w:rPr>
          <w:bCs/>
        </w:rPr>
        <w:t xml:space="preserve">лабораторные стенды </w:t>
      </w:r>
      <w:r w:rsidR="008B725E" w:rsidRPr="008B725E">
        <w:rPr>
          <w:bCs/>
        </w:rPr>
        <w:t>"Электротехника и основы электроники" (ЭТОЭ-СК-1)</w:t>
      </w:r>
    </w:p>
    <w:p w14:paraId="2110FCC0" w14:textId="77777777" w:rsidR="004C0735" w:rsidRPr="009105AA" w:rsidRDefault="004C0735" w:rsidP="008B725E">
      <w:pPr>
        <w:suppressAutoHyphens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BD0F1E" w14:textId="77777777" w:rsidR="0042129F" w:rsidRPr="009105AA" w:rsidRDefault="0042129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26F9C2AC" w14:textId="77777777" w:rsidR="0042129F" w:rsidRPr="009105AA" w:rsidRDefault="0042129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542FBC" w:rsidRPr="009105AA">
        <w:rPr>
          <w:rFonts w:ascii="Times New Roman" w:hAnsi="Times New Roman" w:cs="Times New Roman"/>
          <w:bCs/>
          <w:sz w:val="24"/>
          <w:szCs w:val="24"/>
        </w:rPr>
        <w:t>е</w:t>
      </w:r>
      <w:r w:rsidRPr="009105AA">
        <w:rPr>
          <w:rFonts w:ascii="Times New Roman" w:hAnsi="Times New Roman" w:cs="Times New Roman"/>
          <w:bCs/>
          <w:sz w:val="24"/>
          <w:szCs w:val="24"/>
        </w:rPr>
        <w:t>т п</w:t>
      </w:r>
      <w:r w:rsidRPr="009105AA">
        <w:rPr>
          <w:rFonts w:ascii="Times New Roman" w:hAnsi="Times New Roman" w:cs="Times New Roman"/>
          <w:sz w:val="24"/>
          <w:szCs w:val="24"/>
        </w:rPr>
        <w:t>ечатные и</w:t>
      </w:r>
      <w:r w:rsidR="004C0735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и информационные ресурсы, рекомендуемых для использования в образовательном процессе </w:t>
      </w:r>
    </w:p>
    <w:p w14:paraId="56AE12FB" w14:textId="77777777" w:rsidR="00837ADC" w:rsidRPr="009105AA" w:rsidRDefault="00837ADC" w:rsidP="009105AA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9105AA">
        <w:rPr>
          <w:b/>
          <w:lang w:val="ru-RU" w:eastAsia="ru-RU"/>
        </w:rPr>
        <w:t xml:space="preserve">Перечень рекомендуемых учебных изданий, Интернет-ресурсов, </w:t>
      </w:r>
      <w:proofErr w:type="gramStart"/>
      <w:r w:rsidRPr="009105AA">
        <w:rPr>
          <w:b/>
          <w:lang w:val="ru-RU" w:eastAsia="ru-RU"/>
        </w:rPr>
        <w:t>дополнительной  литературы</w:t>
      </w:r>
      <w:proofErr w:type="gramEnd"/>
    </w:p>
    <w:p w14:paraId="6F1B007F" w14:textId="0EA47094" w:rsidR="00837ADC" w:rsidRDefault="00837ADC" w:rsidP="009105AA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965E15">
        <w:rPr>
          <w:lang w:val="ru-RU" w:eastAsia="ru-RU"/>
        </w:rPr>
        <w:t>Основные источники (печатные издания):</w:t>
      </w:r>
    </w:p>
    <w:p w14:paraId="60C2F693" w14:textId="77777777" w:rsidR="00D35AF6" w:rsidRPr="00D35AF6" w:rsidRDefault="00D35AF6" w:rsidP="00D35AF6">
      <w:pPr>
        <w:pStyle w:val="a7"/>
        <w:numPr>
          <w:ilvl w:val="0"/>
          <w:numId w:val="16"/>
        </w:numPr>
      </w:pPr>
      <w:r w:rsidRPr="00D35AF6">
        <w:rPr>
          <w:i/>
          <w:iCs/>
        </w:rPr>
        <w:t>Новожилов, О. П. </w:t>
      </w:r>
      <w:r w:rsidRPr="00D35AF6">
        <w:t xml:space="preserve">Электротехника (теория электрических цепей) в 2 ч. Часть </w:t>
      </w:r>
      <w:proofErr w:type="gramStart"/>
      <w:r w:rsidRPr="00D35AF6">
        <w:t>1 :</w:t>
      </w:r>
      <w:proofErr w:type="gramEnd"/>
      <w:r w:rsidRPr="00D35AF6">
        <w:t xml:space="preserve"> учебник для среднего профессионального образования / О. П. Новожилов. — </w:t>
      </w:r>
      <w:proofErr w:type="gramStart"/>
      <w:r w:rsidRPr="00D35AF6">
        <w:t>Москва :</w:t>
      </w:r>
      <w:proofErr w:type="gramEnd"/>
      <w:r w:rsidRPr="00D35AF6">
        <w:t xml:space="preserve"> Издательство </w:t>
      </w:r>
      <w:proofErr w:type="spellStart"/>
      <w:r w:rsidRPr="00D35AF6">
        <w:t>Юрайт</w:t>
      </w:r>
      <w:proofErr w:type="spellEnd"/>
      <w:r w:rsidRPr="00D35AF6">
        <w:t xml:space="preserve">, 2023. — 403 с. — (Профессиональное образование). — ISBN 978-5-534-10677-0. — URL : </w:t>
      </w:r>
      <w:hyperlink r:id="rId9" w:history="1">
        <w:r w:rsidRPr="00D35AF6">
          <w:rPr>
            <w:rStyle w:val="Link"/>
          </w:rPr>
          <w:t>https://urait.ru/bcode/518010</w:t>
        </w:r>
      </w:hyperlink>
    </w:p>
    <w:p w14:paraId="327A447D" w14:textId="77777777" w:rsidR="00D35AF6" w:rsidRPr="00D35AF6" w:rsidRDefault="00D35AF6" w:rsidP="00D35AF6">
      <w:pPr>
        <w:pStyle w:val="a7"/>
        <w:numPr>
          <w:ilvl w:val="0"/>
          <w:numId w:val="16"/>
        </w:numPr>
      </w:pPr>
      <w:r w:rsidRPr="00D35AF6">
        <w:rPr>
          <w:i/>
          <w:iCs/>
        </w:rPr>
        <w:t>Новожилов, О. П. </w:t>
      </w:r>
      <w:r w:rsidRPr="00D35AF6">
        <w:t xml:space="preserve">Электротехника (теория электрических цепей). В 2 ч. Часть </w:t>
      </w:r>
      <w:proofErr w:type="gramStart"/>
      <w:r w:rsidRPr="00D35AF6">
        <w:t>2 :</w:t>
      </w:r>
      <w:proofErr w:type="gramEnd"/>
      <w:r w:rsidRPr="00D35AF6">
        <w:t xml:space="preserve"> учебник для среднего профессионального образования / О. П. Новожилов. — </w:t>
      </w:r>
      <w:proofErr w:type="gramStart"/>
      <w:r w:rsidRPr="00D35AF6">
        <w:t>Москва :</w:t>
      </w:r>
      <w:proofErr w:type="gramEnd"/>
      <w:r w:rsidRPr="00D35AF6">
        <w:t xml:space="preserve"> Издательство </w:t>
      </w:r>
      <w:proofErr w:type="spellStart"/>
      <w:r w:rsidRPr="00D35AF6">
        <w:t>Юрайт</w:t>
      </w:r>
      <w:proofErr w:type="spellEnd"/>
      <w:r w:rsidRPr="00D35AF6">
        <w:t xml:space="preserve">, 2023. — 247 с. — (Профессиональное образование). — ISBN 978-5-534-10679-4. — URL : </w:t>
      </w:r>
      <w:hyperlink r:id="rId10" w:history="1">
        <w:r w:rsidRPr="00D35AF6">
          <w:rPr>
            <w:rStyle w:val="Link"/>
          </w:rPr>
          <w:t>https://urait.ru/bcode/518009</w:t>
        </w:r>
      </w:hyperlink>
    </w:p>
    <w:p w14:paraId="17A23625" w14:textId="77777777" w:rsidR="00D35AF6" w:rsidRPr="00D35AF6" w:rsidRDefault="00D35AF6" w:rsidP="00D35AF6">
      <w:pPr>
        <w:pStyle w:val="a7"/>
        <w:numPr>
          <w:ilvl w:val="0"/>
          <w:numId w:val="16"/>
        </w:numPr>
      </w:pPr>
      <w:proofErr w:type="spellStart"/>
      <w:r w:rsidRPr="00D35AF6">
        <w:rPr>
          <w:i/>
          <w:iCs/>
        </w:rPr>
        <w:t>Коломейцева</w:t>
      </w:r>
      <w:proofErr w:type="spellEnd"/>
      <w:r w:rsidRPr="00D35AF6">
        <w:rPr>
          <w:i/>
          <w:iCs/>
        </w:rPr>
        <w:t>, М. Б. </w:t>
      </w:r>
      <w:r w:rsidRPr="00D35AF6">
        <w:t xml:space="preserve">Основы импульсной и цифровой </w:t>
      </w:r>
      <w:proofErr w:type="gramStart"/>
      <w:r w:rsidRPr="00D35AF6">
        <w:t>техники :</w:t>
      </w:r>
      <w:proofErr w:type="gramEnd"/>
      <w:r w:rsidRPr="00D35AF6">
        <w:t xml:space="preserve"> учебное пособие для среднего профессионального образования / М. Б. </w:t>
      </w:r>
      <w:proofErr w:type="spellStart"/>
      <w:r w:rsidRPr="00D35AF6">
        <w:t>Коломейцева</w:t>
      </w:r>
      <w:proofErr w:type="spellEnd"/>
      <w:r w:rsidRPr="00D35AF6">
        <w:t>, В. М. </w:t>
      </w:r>
      <w:proofErr w:type="spellStart"/>
      <w:r w:rsidRPr="00D35AF6">
        <w:t>Беседин</w:t>
      </w:r>
      <w:proofErr w:type="spellEnd"/>
      <w:r w:rsidRPr="00D35AF6">
        <w:t xml:space="preserve">, Т. В. Ягодкина. — 2-е изд., </w:t>
      </w:r>
      <w:proofErr w:type="spellStart"/>
      <w:r w:rsidRPr="00D35AF6">
        <w:t>испр</w:t>
      </w:r>
      <w:proofErr w:type="spellEnd"/>
      <w:r w:rsidRPr="00D35AF6">
        <w:t xml:space="preserve">. и доп. — </w:t>
      </w:r>
      <w:proofErr w:type="gramStart"/>
      <w:r w:rsidRPr="00D35AF6">
        <w:t>Москва :</w:t>
      </w:r>
      <w:proofErr w:type="gramEnd"/>
      <w:r w:rsidRPr="00D35AF6">
        <w:t xml:space="preserve"> Издательство </w:t>
      </w:r>
      <w:proofErr w:type="spellStart"/>
      <w:r w:rsidRPr="00D35AF6">
        <w:t>Юрайт</w:t>
      </w:r>
      <w:proofErr w:type="spellEnd"/>
      <w:r w:rsidRPr="00D35AF6">
        <w:t xml:space="preserve">, 2023. — 124 с. — (Профессиональное образование). — ISBN 978-5-534-08722-2. — URL : </w:t>
      </w:r>
      <w:hyperlink r:id="rId11" w:history="1">
        <w:r w:rsidRPr="00D35AF6">
          <w:rPr>
            <w:rStyle w:val="Link"/>
          </w:rPr>
          <w:t>https://urait.ru/bcode/516316</w:t>
        </w:r>
      </w:hyperlink>
    </w:p>
    <w:p w14:paraId="7A8064A1" w14:textId="77777777" w:rsidR="00D35AF6" w:rsidRPr="00D35AF6" w:rsidRDefault="00D35AF6" w:rsidP="00D35AF6">
      <w:pPr>
        <w:pStyle w:val="a7"/>
        <w:numPr>
          <w:ilvl w:val="0"/>
          <w:numId w:val="16"/>
        </w:numPr>
        <w:rPr>
          <w:rStyle w:val="Link"/>
          <w:color w:val="auto"/>
          <w:u w:val="none"/>
        </w:rPr>
      </w:pPr>
      <w:r w:rsidRPr="00D35AF6">
        <w:rPr>
          <w:i/>
          <w:iCs/>
        </w:rPr>
        <w:t>Миленина, С. А. </w:t>
      </w:r>
      <w:proofErr w:type="gramStart"/>
      <w:r w:rsidRPr="00D35AF6">
        <w:t>Электротехника :</w:t>
      </w:r>
      <w:proofErr w:type="gramEnd"/>
      <w:r w:rsidRPr="00D35AF6">
        <w:t xml:space="preserve"> учебник и практикум для среднего профессионального образования / С. А. Миленина ; под редакцией Н. К. Миленина. — 2-е изд., </w:t>
      </w:r>
      <w:proofErr w:type="spellStart"/>
      <w:r w:rsidRPr="00D35AF6">
        <w:t>перераб</w:t>
      </w:r>
      <w:proofErr w:type="spellEnd"/>
      <w:r w:rsidRPr="00D35AF6">
        <w:t xml:space="preserve">. и доп. — </w:t>
      </w:r>
      <w:proofErr w:type="gramStart"/>
      <w:r w:rsidRPr="00D35AF6">
        <w:t>Москва :</w:t>
      </w:r>
      <w:proofErr w:type="gramEnd"/>
      <w:r w:rsidRPr="00D35AF6">
        <w:t xml:space="preserve"> Издательство </w:t>
      </w:r>
      <w:proofErr w:type="spellStart"/>
      <w:r w:rsidRPr="00D35AF6">
        <w:t>Юрайт</w:t>
      </w:r>
      <w:proofErr w:type="spellEnd"/>
      <w:r w:rsidRPr="00D35AF6">
        <w:t xml:space="preserve">, 2023. — 263 с. — (Профессиональное образование). — ISBN 978-5-534-05793-5. — URL : </w:t>
      </w:r>
      <w:hyperlink r:id="rId12" w:history="1">
        <w:r w:rsidRPr="00D35AF6">
          <w:rPr>
            <w:rStyle w:val="Link"/>
          </w:rPr>
          <w:t>https://urait.ru/bcode/514158</w:t>
        </w:r>
      </w:hyperlink>
    </w:p>
    <w:p w14:paraId="3BC55231" w14:textId="6E20C708" w:rsidR="00965E15" w:rsidRPr="00D35AF6" w:rsidRDefault="00965E15" w:rsidP="00D35AF6">
      <w:pPr>
        <w:pStyle w:val="a7"/>
        <w:numPr>
          <w:ilvl w:val="0"/>
          <w:numId w:val="16"/>
        </w:numPr>
      </w:pPr>
      <w:r w:rsidRPr="00D35AF6">
        <w:t>Немцов М.В., Немцова М.Л. Электротехника и электроника -М.: Образовательно-издательский центр «Академия», ОАО «Московские учебники», 2020 – 480 с.</w:t>
      </w:r>
    </w:p>
    <w:p w14:paraId="60258EE2" w14:textId="4B10EF74" w:rsidR="00965E15" w:rsidRDefault="00965E15" w:rsidP="00965E15">
      <w:pPr>
        <w:pStyle w:val="af"/>
        <w:spacing w:line="276" w:lineRule="auto"/>
        <w:rPr>
          <w:rFonts w:eastAsiaTheme="minorEastAsia"/>
          <w:lang w:eastAsia="nl-NL"/>
        </w:rPr>
      </w:pPr>
      <w:r w:rsidRPr="00965E15">
        <w:rPr>
          <w:rFonts w:eastAsiaTheme="minorEastAsia"/>
          <w:lang w:eastAsia="nl-NL"/>
        </w:rPr>
        <w:t>Дополнительная литература</w:t>
      </w:r>
    </w:p>
    <w:p w14:paraId="42373485" w14:textId="77777777" w:rsidR="00D35AF6" w:rsidRPr="00965E15" w:rsidRDefault="00D35AF6" w:rsidP="00D35AF6">
      <w:pPr>
        <w:pStyle w:val="a3"/>
        <w:widowControl/>
        <w:numPr>
          <w:ilvl w:val="0"/>
          <w:numId w:val="17"/>
        </w:numPr>
        <w:spacing w:line="276" w:lineRule="auto"/>
        <w:jc w:val="both"/>
        <w:rPr>
          <w:bCs/>
          <w:lang w:val="ru-RU"/>
        </w:rPr>
      </w:pPr>
      <w:proofErr w:type="spellStart"/>
      <w:r w:rsidRPr="00965E15">
        <w:rPr>
          <w:lang w:val="ru-RU"/>
        </w:rPr>
        <w:t>Бутырин</w:t>
      </w:r>
      <w:proofErr w:type="spellEnd"/>
      <w:r w:rsidRPr="00965E15">
        <w:rPr>
          <w:lang w:val="ru-RU"/>
        </w:rPr>
        <w:t xml:space="preserve"> П.А. и др., под </w:t>
      </w:r>
      <w:proofErr w:type="spellStart"/>
      <w:r w:rsidRPr="00965E15">
        <w:rPr>
          <w:lang w:val="ru-RU"/>
        </w:rPr>
        <w:t>ред</w:t>
      </w:r>
      <w:proofErr w:type="spellEnd"/>
      <w:r w:rsidRPr="00965E15">
        <w:rPr>
          <w:lang w:val="ru-RU"/>
        </w:rPr>
        <w:t xml:space="preserve"> </w:t>
      </w:r>
      <w:proofErr w:type="spellStart"/>
      <w:r w:rsidRPr="00965E15">
        <w:rPr>
          <w:lang w:val="ru-RU"/>
        </w:rPr>
        <w:t>Бутырина</w:t>
      </w:r>
      <w:proofErr w:type="spellEnd"/>
      <w:r w:rsidRPr="00965E15">
        <w:rPr>
          <w:lang w:val="ru-RU"/>
        </w:rPr>
        <w:t xml:space="preserve"> П.А. Электротехника и электроника. Плакаты ОИЦ «Академия» 2017</w:t>
      </w:r>
    </w:p>
    <w:p w14:paraId="121785EB" w14:textId="77777777" w:rsidR="00D35AF6" w:rsidRPr="00965E15" w:rsidRDefault="00D35AF6" w:rsidP="00D35AF6">
      <w:pPr>
        <w:pStyle w:val="a3"/>
        <w:widowControl/>
        <w:numPr>
          <w:ilvl w:val="0"/>
          <w:numId w:val="17"/>
        </w:numPr>
        <w:spacing w:line="276" w:lineRule="auto"/>
        <w:jc w:val="both"/>
        <w:rPr>
          <w:lang w:val="ru-RU"/>
        </w:rPr>
      </w:pPr>
      <w:proofErr w:type="spellStart"/>
      <w:r w:rsidRPr="00965E15">
        <w:rPr>
          <w:lang w:val="ru-RU"/>
        </w:rPr>
        <w:t>Синдеев</w:t>
      </w:r>
      <w:proofErr w:type="spellEnd"/>
      <w:r w:rsidRPr="00965E15">
        <w:rPr>
          <w:lang w:val="ru-RU"/>
        </w:rPr>
        <w:t xml:space="preserve"> Ю.Г. Электротехника с основами электроники: </w:t>
      </w:r>
      <w:proofErr w:type="spellStart"/>
      <w:proofErr w:type="gramStart"/>
      <w:r w:rsidRPr="00965E15">
        <w:rPr>
          <w:lang w:val="ru-RU"/>
        </w:rPr>
        <w:t>учеб.пособие</w:t>
      </w:r>
      <w:proofErr w:type="spellEnd"/>
      <w:proofErr w:type="gramEnd"/>
      <w:r w:rsidRPr="00965E15">
        <w:rPr>
          <w:lang w:val="ru-RU"/>
        </w:rPr>
        <w:t xml:space="preserve"> /</w:t>
      </w:r>
      <w:proofErr w:type="spellStart"/>
      <w:r w:rsidRPr="00965E15">
        <w:rPr>
          <w:lang w:val="ru-RU"/>
        </w:rPr>
        <w:t>Ю.Г.Синдеев</w:t>
      </w:r>
      <w:proofErr w:type="spellEnd"/>
      <w:r w:rsidRPr="00965E15">
        <w:rPr>
          <w:lang w:val="ru-RU"/>
        </w:rPr>
        <w:t>. – Изд.16-е, стереотипное – Ростов н/Д: Феникс, 2014. – 407 с. – (Начальное профессиональное образование).</w:t>
      </w:r>
    </w:p>
    <w:p w14:paraId="2B794118" w14:textId="77777777" w:rsidR="00D35AF6" w:rsidRPr="00965E15" w:rsidRDefault="00D35AF6" w:rsidP="00D35AF6">
      <w:pPr>
        <w:pStyle w:val="a3"/>
        <w:numPr>
          <w:ilvl w:val="0"/>
          <w:numId w:val="17"/>
        </w:numPr>
        <w:jc w:val="both"/>
        <w:rPr>
          <w:lang w:val="ru-RU"/>
        </w:rPr>
      </w:pPr>
      <w:r w:rsidRPr="00965E15">
        <w:rPr>
          <w:lang w:val="ru-RU"/>
        </w:rPr>
        <w:t xml:space="preserve">Прошин В.М. Электротехника: учебник для учреждений проф. образования/ В.М. </w:t>
      </w:r>
      <w:r w:rsidRPr="00965E15">
        <w:rPr>
          <w:lang w:val="ru-RU"/>
        </w:rPr>
        <w:lastRenderedPageBreak/>
        <w:t>Прошин – 8-е изд. стер. – Издательский до «Академия», 2014 – 288с.</w:t>
      </w:r>
    </w:p>
    <w:p w14:paraId="65C2FC73" w14:textId="77777777" w:rsidR="00D35AF6" w:rsidRPr="00965E15" w:rsidRDefault="00D35AF6" w:rsidP="00D35AF6">
      <w:pPr>
        <w:pStyle w:val="a3"/>
        <w:numPr>
          <w:ilvl w:val="0"/>
          <w:numId w:val="17"/>
        </w:numPr>
        <w:jc w:val="both"/>
        <w:rPr>
          <w:lang w:val="ru-RU"/>
        </w:rPr>
      </w:pPr>
      <w:r w:rsidRPr="00965E15">
        <w:rPr>
          <w:lang w:val="ru-RU"/>
        </w:rPr>
        <w:t>Прошин В.М. Электротехника и электроника для неэлектрических профессий: учебник для учреждений проф. образования/ В.М. Прошин – 8-е изд. стер. – М: Издательский дом «Академия», 2014 – 464с.</w:t>
      </w:r>
    </w:p>
    <w:p w14:paraId="045BB39A" w14:textId="77777777" w:rsidR="00D35AF6" w:rsidRPr="00965E15" w:rsidRDefault="00D35AF6" w:rsidP="00D35AF6">
      <w:pPr>
        <w:pStyle w:val="a3"/>
        <w:widowControl/>
        <w:numPr>
          <w:ilvl w:val="0"/>
          <w:numId w:val="17"/>
        </w:numPr>
        <w:spacing w:line="276" w:lineRule="auto"/>
        <w:jc w:val="both"/>
        <w:rPr>
          <w:lang w:val="ru-RU"/>
        </w:rPr>
      </w:pPr>
      <w:r w:rsidRPr="00965E15">
        <w:rPr>
          <w:lang w:val="ru-RU"/>
        </w:rPr>
        <w:t>Морозова Н.Ю. Электротехника и электроника: учебник для учреждений проф. образования/ Морозова Н.Ю. – 8-е изд. стер. – М: Издательский дом «Академия», 2016 – 288с.</w:t>
      </w:r>
    </w:p>
    <w:p w14:paraId="63BF14D2" w14:textId="79280D61" w:rsidR="00D35AF6" w:rsidRDefault="00D35AF6" w:rsidP="00965E15">
      <w:pPr>
        <w:pStyle w:val="af"/>
        <w:spacing w:line="276" w:lineRule="auto"/>
        <w:rPr>
          <w:rFonts w:eastAsiaTheme="minorEastAsia"/>
          <w:lang w:eastAsia="nl-NL"/>
        </w:rPr>
      </w:pPr>
    </w:p>
    <w:p w14:paraId="109642AB" w14:textId="77777777" w:rsidR="00D35AF6" w:rsidRPr="00965E15" w:rsidRDefault="00D35AF6" w:rsidP="00965E15">
      <w:pPr>
        <w:pStyle w:val="af"/>
        <w:spacing w:line="276" w:lineRule="auto"/>
        <w:rPr>
          <w:rFonts w:eastAsiaTheme="minorEastAsia"/>
          <w:lang w:eastAsia="nl-NL"/>
        </w:rPr>
      </w:pPr>
    </w:p>
    <w:p w14:paraId="5F56E36C" w14:textId="1BE76432" w:rsidR="00837ADC" w:rsidRPr="00965E15" w:rsidRDefault="00837ADC" w:rsidP="00965E15">
      <w:pPr>
        <w:pStyle w:val="af"/>
        <w:spacing w:line="276" w:lineRule="auto"/>
      </w:pPr>
      <w:r w:rsidRPr="00965E15">
        <w:t>Электронные</w:t>
      </w:r>
      <w:r w:rsidRPr="00965E15">
        <w:rPr>
          <w:spacing w:val="-3"/>
        </w:rPr>
        <w:t xml:space="preserve"> </w:t>
      </w:r>
      <w:r w:rsidRPr="00965E15">
        <w:t>издания:</w:t>
      </w:r>
    </w:p>
    <w:p w14:paraId="266CF4C7" w14:textId="77777777" w:rsidR="00FC6AA7" w:rsidRPr="00965E15" w:rsidRDefault="00FC6AA7" w:rsidP="009105AA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284" w:hanging="284"/>
        <w:rPr>
          <w:rFonts w:eastAsia="Times New Roman"/>
          <w:color w:val="000000"/>
        </w:rPr>
      </w:pPr>
      <w:r w:rsidRPr="00965E15">
        <w:rPr>
          <w:rFonts w:eastAsia="Times New Roman"/>
          <w:color w:val="000000"/>
        </w:rPr>
        <w:t>http://window.edu.ru/ - единое окно доступа к образовательным информационным ресурсам.</w:t>
      </w:r>
    </w:p>
    <w:p w14:paraId="67D01A39" w14:textId="77777777" w:rsidR="00FC6AA7" w:rsidRPr="00965E15" w:rsidRDefault="00FC6AA7" w:rsidP="009105AA">
      <w:pPr>
        <w:pStyle w:val="a7"/>
        <w:numPr>
          <w:ilvl w:val="0"/>
          <w:numId w:val="6"/>
        </w:numPr>
        <w:shd w:val="clear" w:color="auto" w:fill="FFFFFF"/>
        <w:tabs>
          <w:tab w:val="left" w:pos="1418"/>
        </w:tabs>
        <w:spacing w:before="0" w:after="0" w:line="276" w:lineRule="auto"/>
        <w:ind w:left="284" w:hanging="284"/>
        <w:rPr>
          <w:rFonts w:eastAsia="Times New Roman"/>
          <w:color w:val="000000"/>
        </w:rPr>
      </w:pPr>
      <w:r w:rsidRPr="00965E15">
        <w:rPr>
          <w:rFonts w:eastAsia="Times New Roman"/>
          <w:color w:val="000000"/>
        </w:rPr>
        <w:t>http://znanium.com/ - электронная библиотечная система ЗНАНИУМ</w:t>
      </w:r>
    </w:p>
    <w:p w14:paraId="2F071479" w14:textId="77777777" w:rsidR="00837ADC" w:rsidRPr="00965E15" w:rsidRDefault="00837ADC" w:rsidP="009105AA">
      <w:pPr>
        <w:pStyle w:val="af"/>
        <w:spacing w:line="276" w:lineRule="auto"/>
      </w:pPr>
      <w:r w:rsidRPr="00965E15">
        <w:t>Дополнительные</w:t>
      </w:r>
      <w:r w:rsidRPr="00965E15">
        <w:rPr>
          <w:spacing w:val="-4"/>
        </w:rPr>
        <w:t xml:space="preserve"> </w:t>
      </w:r>
      <w:r w:rsidRPr="00965E15">
        <w:t>источники</w:t>
      </w:r>
      <w:r w:rsidRPr="00965E15">
        <w:rPr>
          <w:spacing w:val="1"/>
        </w:rPr>
        <w:t xml:space="preserve"> </w:t>
      </w:r>
      <w:r w:rsidRPr="00965E15">
        <w:t>(печатные</w:t>
      </w:r>
      <w:r w:rsidRPr="00965E15">
        <w:rPr>
          <w:spacing w:val="-5"/>
        </w:rPr>
        <w:t xml:space="preserve"> </w:t>
      </w:r>
      <w:r w:rsidRPr="00965E15">
        <w:t>издания):</w:t>
      </w:r>
    </w:p>
    <w:p w14:paraId="7A94A381" w14:textId="77777777" w:rsidR="006B61A0" w:rsidRPr="009105AA" w:rsidRDefault="006B61A0" w:rsidP="009105AA">
      <w:pPr>
        <w:pStyle w:val="a3"/>
        <w:widowControl/>
        <w:spacing w:line="276" w:lineRule="auto"/>
        <w:ind w:left="709"/>
        <w:jc w:val="both"/>
        <w:rPr>
          <w:lang w:val="ru-RU"/>
        </w:rPr>
      </w:pPr>
    </w:p>
    <w:p w14:paraId="33517C7B" w14:textId="77777777" w:rsidR="00542FBC" w:rsidRPr="009105AA" w:rsidRDefault="00542FBC" w:rsidP="009105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582154D2" w14:textId="77777777" w:rsidR="0042129F" w:rsidRDefault="0042129F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05AA">
        <w:rPr>
          <w:rFonts w:ascii="Times New Roman" w:hAnsi="Times New Roman" w:cs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8F430F" w:rsidRPr="009105A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EE635C" w:rsidRPr="00F3307F">
        <w:rPr>
          <w:rFonts w:ascii="Times New Roman" w:hAnsi="Times New Roman" w:cs="Times New Roman"/>
          <w:b/>
          <w:iCs/>
          <w:sz w:val="24"/>
          <w:szCs w:val="24"/>
        </w:rPr>
        <w:t>ОП.10. ОСНОВЫ ЭЛЕКТРОТЕХНИКИ</w:t>
      </w:r>
    </w:p>
    <w:p w14:paraId="11BFE9D6" w14:textId="77777777" w:rsidR="00115C9D" w:rsidRPr="009105AA" w:rsidRDefault="00115C9D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148"/>
        <w:gridCol w:w="3118"/>
      </w:tblGrid>
      <w:tr w:rsidR="00115C9D" w:rsidRPr="00F3307F" w14:paraId="08F6A8B0" w14:textId="77777777" w:rsidTr="00F3307F">
        <w:trPr>
          <w:trHeight w:val="63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7FA7" w14:textId="77777777" w:rsidR="00115C9D" w:rsidRPr="00F3307F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3307F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308" w14:textId="77777777" w:rsidR="00115C9D" w:rsidRPr="00F3307F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3307F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9792" w14:textId="77777777" w:rsidR="00115C9D" w:rsidRPr="00F3307F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3307F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213556" w:rsidRPr="00F3307F" w14:paraId="721577BB" w14:textId="77777777" w:rsidTr="00354EA0">
        <w:trPr>
          <w:trHeight w:val="71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6BCE03" w14:textId="77777777" w:rsidR="00213556" w:rsidRPr="00F3307F" w:rsidRDefault="00213556" w:rsidP="00637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3307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  <w:p w14:paraId="73CB45FE" w14:textId="77777777" w:rsidR="00213556" w:rsidRPr="00F3307F" w:rsidRDefault="00213556" w:rsidP="00637921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характеристики, параметры и элементы электрических цепей при гармоническом воздействии в установившемся режиме.</w:t>
            </w:r>
          </w:p>
          <w:p w14:paraId="5849199B" w14:textId="77777777" w:rsidR="00213556" w:rsidRPr="00F3307F" w:rsidRDefault="00213556" w:rsidP="00637921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Свойства основных электрических RC и RLC-цепочек, цепей с взаимной индукцией.</w:t>
            </w:r>
          </w:p>
          <w:p w14:paraId="076844BA" w14:textId="77777777" w:rsidR="00213556" w:rsidRPr="00F3307F" w:rsidRDefault="00213556" w:rsidP="00637921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Трехфазные электрические цепи.</w:t>
            </w:r>
          </w:p>
          <w:p w14:paraId="462138E2" w14:textId="77777777" w:rsidR="00213556" w:rsidRPr="00F3307F" w:rsidRDefault="00213556" w:rsidP="00637921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Основные свойства фильтров.</w:t>
            </w:r>
          </w:p>
          <w:p w14:paraId="0390217A" w14:textId="77777777" w:rsidR="00213556" w:rsidRPr="00F3307F" w:rsidRDefault="00213556" w:rsidP="00637921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Непрерывные и дискретные сигналы.</w:t>
            </w:r>
          </w:p>
          <w:p w14:paraId="4B6103F6" w14:textId="77777777" w:rsidR="00213556" w:rsidRPr="00F3307F" w:rsidRDefault="00213556" w:rsidP="00637921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Методы расчета электрических цепей.</w:t>
            </w:r>
          </w:p>
          <w:p w14:paraId="63E1C883" w14:textId="77777777" w:rsidR="00213556" w:rsidRPr="00F3307F" w:rsidRDefault="00213556" w:rsidP="00637921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Спектр дискретного сигнала и его анализ.</w:t>
            </w:r>
          </w:p>
          <w:p w14:paraId="79B22A19" w14:textId="67D622C1" w:rsidR="00213556" w:rsidRPr="00F3307F" w:rsidRDefault="00213556" w:rsidP="00637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Цифровые фильтры.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C5265" w14:textId="77777777" w:rsidR="00213556" w:rsidRDefault="00213556" w:rsidP="00354EA0">
            <w:pPr>
              <w:spacing w:after="0" w:line="288" w:lineRule="atLeast"/>
              <w:ind w:right="-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D194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4D1940" w:rsidRPr="004D1940">
              <w:rPr>
                <w:rFonts w:ascii="Times New Roman" w:hAnsi="Times New Roman"/>
                <w:b/>
                <w:i/>
                <w:sz w:val="24"/>
                <w:szCs w:val="24"/>
              </w:rPr>
              <w:t>Демонстрация знаний</w:t>
            </w:r>
          </w:p>
          <w:p w14:paraId="3DF8266D" w14:textId="08E15BA3" w:rsidR="004D1940" w:rsidRPr="00F3307F" w:rsidRDefault="004D1940" w:rsidP="004D1940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940">
              <w:rPr>
                <w:rFonts w:ascii="Times New Roman" w:hAnsi="Times New Roman"/>
                <w:sz w:val="24"/>
                <w:szCs w:val="24"/>
              </w:rPr>
              <w:t>Основных характеристик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параметр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и элемент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электрических цепей при гармоническом воздействии в установившемся режиме.</w:t>
            </w:r>
          </w:p>
          <w:p w14:paraId="73E6F604" w14:textId="1B76CBF7" w:rsidR="004D1940" w:rsidRPr="00F3307F" w:rsidRDefault="004D1940" w:rsidP="004D1940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электрических RC и RLC-цепочек, цепей с взаимной индукцией.</w:t>
            </w:r>
          </w:p>
          <w:p w14:paraId="7E78F029" w14:textId="1090D805" w:rsidR="004D1940" w:rsidRPr="00F3307F" w:rsidRDefault="004D1940" w:rsidP="004D1940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Трехфазны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A246B7" w14:textId="3214FE71" w:rsidR="004D1940" w:rsidRPr="00F3307F" w:rsidRDefault="004D1940" w:rsidP="004D1940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свойств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фильтров.</w:t>
            </w:r>
          </w:p>
          <w:p w14:paraId="6C7F8AA8" w14:textId="20D92622" w:rsidR="004D1940" w:rsidRPr="00F3307F" w:rsidRDefault="004D1940" w:rsidP="004D1940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Непрерывны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и дискретны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сигналов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F7475D" w14:textId="549B8ECD" w:rsidR="004D1940" w:rsidRPr="00F3307F" w:rsidRDefault="004D1940" w:rsidP="004D1940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расчета электрических цепей.</w:t>
            </w:r>
          </w:p>
          <w:p w14:paraId="7079BB96" w14:textId="559F3306" w:rsidR="004D1940" w:rsidRPr="00F3307F" w:rsidRDefault="004D1940" w:rsidP="004D1940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Спектр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дискретного сигнала и его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B60E58" w14:textId="378D8FA5" w:rsidR="004D1940" w:rsidRPr="004D1940" w:rsidRDefault="004D1940" w:rsidP="004D1940">
            <w:pPr>
              <w:spacing w:after="0" w:line="288" w:lineRule="atLeast"/>
              <w:ind w:right="-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Цифровы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фильтр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D90C4" w14:textId="253A1959" w:rsidR="00213556" w:rsidRPr="00F3307F" w:rsidRDefault="00213556" w:rsidP="006379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в рамках текущего контроля результатов выполнения индивидуальных контрольных заданий, результатов выполнения практических </w:t>
            </w:r>
            <w:r w:rsidR="00E72C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лабораторных </w:t>
            </w:r>
            <w:r w:rsidRPr="00F3307F">
              <w:rPr>
                <w:rFonts w:ascii="Times New Roman" w:hAnsi="Times New Roman" w:cs="Times New Roman"/>
                <w:bCs/>
                <w:sz w:val="24"/>
                <w:szCs w:val="24"/>
              </w:rPr>
              <w:t>занятий, устный индивидуальный опрос.</w:t>
            </w:r>
          </w:p>
          <w:p w14:paraId="2B47648E" w14:textId="77777777" w:rsidR="00213556" w:rsidRPr="00F3307F" w:rsidRDefault="00213556" w:rsidP="006379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Письменный опрос в форме тестирования</w:t>
            </w:r>
          </w:p>
          <w:p w14:paraId="43B7827B" w14:textId="2E9CEACE" w:rsidR="00213556" w:rsidRPr="00F3307F" w:rsidRDefault="00213556" w:rsidP="00637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3556" w:rsidRPr="00F3307F" w14:paraId="253F7099" w14:textId="77777777" w:rsidTr="00526A27">
        <w:trPr>
          <w:trHeight w:val="3322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9B1BE7" w14:textId="77777777" w:rsidR="00213556" w:rsidRPr="00F3307F" w:rsidRDefault="00213556" w:rsidP="00637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307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  <w:p w14:paraId="368A2065" w14:textId="77777777" w:rsidR="00213556" w:rsidRPr="00F3307F" w:rsidRDefault="00213556" w:rsidP="00637921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Применять основные определения и законы теории электрических цепей.</w:t>
            </w:r>
          </w:p>
          <w:p w14:paraId="6C09945D" w14:textId="77777777" w:rsidR="00213556" w:rsidRPr="00F3307F" w:rsidRDefault="00213556" w:rsidP="00637921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Учитывать на практике свойства цепей с распределенными параметрами и нелинейных электрических цепей.</w:t>
            </w:r>
          </w:p>
          <w:p w14:paraId="13C76A41" w14:textId="468D98A3" w:rsidR="00213556" w:rsidRPr="00F3307F" w:rsidRDefault="00213556" w:rsidP="00637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Различать непрерывные и дискретные сигналы и их параметры.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F9CC" w14:textId="77777777" w:rsidR="00213556" w:rsidRDefault="004D1940" w:rsidP="004D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D194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Демонстрация умений</w:t>
            </w:r>
          </w:p>
          <w:p w14:paraId="0B72291C" w14:textId="21E94B9D" w:rsidR="004D1940" w:rsidRPr="00F3307F" w:rsidRDefault="004D1940" w:rsidP="004D1940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основны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и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теории электрических цепей.</w:t>
            </w:r>
          </w:p>
          <w:p w14:paraId="359FBBD0" w14:textId="152F0491" w:rsidR="004D1940" w:rsidRPr="00F3307F" w:rsidRDefault="004D1940" w:rsidP="004D1940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на практике свойств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цепей с распределенными параметрами и нелинейных электрических цепей.</w:t>
            </w:r>
          </w:p>
          <w:p w14:paraId="6443EC45" w14:textId="24D150AD" w:rsidR="004D1940" w:rsidRPr="004D1940" w:rsidRDefault="004D1940" w:rsidP="004D19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непрерывны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и дискретны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сигнал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 xml:space="preserve"> и их параметр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330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47B8D" w14:textId="6051CEBE" w:rsidR="00213556" w:rsidRPr="00F3307F" w:rsidRDefault="00213556" w:rsidP="006379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F3307F">
              <w:rPr>
                <w:rFonts w:ascii="Times New Roman" w:hAnsi="Times New Roman" w:cs="Times New Roman"/>
                <w:bCs/>
                <w:sz w:val="24"/>
              </w:rPr>
              <w:t>Экспертное наблюдение и оценивание выполнения практических занятий.</w:t>
            </w:r>
          </w:p>
          <w:p w14:paraId="57C7C0E2" w14:textId="0B6524A2" w:rsidR="00213556" w:rsidRPr="00F3307F" w:rsidRDefault="00213556" w:rsidP="006379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307F">
              <w:rPr>
                <w:rFonts w:ascii="Times New Roman" w:hAnsi="Times New Roman" w:cs="Times New Roman"/>
                <w:bCs/>
                <w:sz w:val="24"/>
              </w:rPr>
              <w:t>Текущий контроль в форме защиты практических занятий</w:t>
            </w:r>
          </w:p>
        </w:tc>
      </w:tr>
    </w:tbl>
    <w:p w14:paraId="76CC6B9F" w14:textId="77777777" w:rsidR="00D86A76" w:rsidRPr="009105AA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F0BE7" w14:textId="77777777" w:rsidR="00452F29" w:rsidRDefault="00452F29" w:rsidP="0042129F">
      <w:pPr>
        <w:spacing w:after="0" w:line="240" w:lineRule="auto"/>
      </w:pPr>
      <w:r>
        <w:separator/>
      </w:r>
    </w:p>
  </w:endnote>
  <w:endnote w:type="continuationSeparator" w:id="0">
    <w:p w14:paraId="38BA140D" w14:textId="77777777" w:rsidR="00452F29" w:rsidRDefault="00452F29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5D0B69C9" w14:textId="01CE0F8D" w:rsidR="005E3115" w:rsidRDefault="005E311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54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19E6286D" w14:textId="77777777" w:rsidR="005E3115" w:rsidRDefault="005E311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C9292" w14:textId="77777777" w:rsidR="00452F29" w:rsidRDefault="00452F29" w:rsidP="0042129F">
      <w:pPr>
        <w:spacing w:after="0" w:line="240" w:lineRule="auto"/>
      </w:pPr>
      <w:r>
        <w:separator/>
      </w:r>
    </w:p>
  </w:footnote>
  <w:footnote w:type="continuationSeparator" w:id="0">
    <w:p w14:paraId="0DA0603E" w14:textId="77777777" w:rsidR="00452F29" w:rsidRDefault="00452F29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5DD3"/>
    <w:multiLevelType w:val="hybridMultilevel"/>
    <w:tmpl w:val="C38EA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20A38"/>
    <w:multiLevelType w:val="hybridMultilevel"/>
    <w:tmpl w:val="C38EA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65032"/>
    <w:multiLevelType w:val="hybridMultilevel"/>
    <w:tmpl w:val="B8FAD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D9717D"/>
    <w:multiLevelType w:val="hybridMultilevel"/>
    <w:tmpl w:val="15E8E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 w15:restartNumberingAfterBreak="0">
    <w:nsid w:val="7BEE346F"/>
    <w:multiLevelType w:val="hybridMultilevel"/>
    <w:tmpl w:val="56A43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11"/>
  </w:num>
  <w:num w:numId="7">
    <w:abstractNumId w:val="8"/>
  </w:num>
  <w:num w:numId="8">
    <w:abstractNumId w:val="10"/>
  </w:num>
  <w:num w:numId="9">
    <w:abstractNumId w:val="3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3"/>
  </w:num>
  <w:num w:numId="15">
    <w:abstractNumId w:val="12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35C"/>
    <w:rsid w:val="00003277"/>
    <w:rsid w:val="000360DF"/>
    <w:rsid w:val="00041778"/>
    <w:rsid w:val="000721BE"/>
    <w:rsid w:val="000D08E9"/>
    <w:rsid w:val="000D44E9"/>
    <w:rsid w:val="000F5B7E"/>
    <w:rsid w:val="00115C9D"/>
    <w:rsid w:val="001551D9"/>
    <w:rsid w:val="001626A1"/>
    <w:rsid w:val="001A6921"/>
    <w:rsid w:val="001C7E03"/>
    <w:rsid w:val="00213556"/>
    <w:rsid w:val="0028417E"/>
    <w:rsid w:val="002B4543"/>
    <w:rsid w:val="002D35F9"/>
    <w:rsid w:val="00300CB3"/>
    <w:rsid w:val="00300FBE"/>
    <w:rsid w:val="00321C2D"/>
    <w:rsid w:val="003242CC"/>
    <w:rsid w:val="003332BE"/>
    <w:rsid w:val="00354EA0"/>
    <w:rsid w:val="0036377C"/>
    <w:rsid w:val="00371908"/>
    <w:rsid w:val="00375839"/>
    <w:rsid w:val="003A2C3F"/>
    <w:rsid w:val="003A5903"/>
    <w:rsid w:val="003E1690"/>
    <w:rsid w:val="004116DA"/>
    <w:rsid w:val="0042129F"/>
    <w:rsid w:val="004309B2"/>
    <w:rsid w:val="00440FA7"/>
    <w:rsid w:val="004459E9"/>
    <w:rsid w:val="004471BF"/>
    <w:rsid w:val="00452F29"/>
    <w:rsid w:val="00487566"/>
    <w:rsid w:val="004B7016"/>
    <w:rsid w:val="004C0735"/>
    <w:rsid w:val="004C11A5"/>
    <w:rsid w:val="004D0475"/>
    <w:rsid w:val="004D1940"/>
    <w:rsid w:val="004F07A3"/>
    <w:rsid w:val="00526A27"/>
    <w:rsid w:val="00542FBC"/>
    <w:rsid w:val="00563FCA"/>
    <w:rsid w:val="00571489"/>
    <w:rsid w:val="00574F20"/>
    <w:rsid w:val="00577731"/>
    <w:rsid w:val="0058290B"/>
    <w:rsid w:val="005B2D2B"/>
    <w:rsid w:val="005B472F"/>
    <w:rsid w:val="005B7111"/>
    <w:rsid w:val="005C7B27"/>
    <w:rsid w:val="005D414B"/>
    <w:rsid w:val="005E3000"/>
    <w:rsid w:val="005E3115"/>
    <w:rsid w:val="005E5039"/>
    <w:rsid w:val="005E59B9"/>
    <w:rsid w:val="00605644"/>
    <w:rsid w:val="006168B7"/>
    <w:rsid w:val="00624B79"/>
    <w:rsid w:val="006303BF"/>
    <w:rsid w:val="00631563"/>
    <w:rsid w:val="00637921"/>
    <w:rsid w:val="00675367"/>
    <w:rsid w:val="00680E8E"/>
    <w:rsid w:val="006B3A13"/>
    <w:rsid w:val="006B61A0"/>
    <w:rsid w:val="00702578"/>
    <w:rsid w:val="0072436C"/>
    <w:rsid w:val="00741ACF"/>
    <w:rsid w:val="00774957"/>
    <w:rsid w:val="007910E8"/>
    <w:rsid w:val="007957FD"/>
    <w:rsid w:val="007A73DE"/>
    <w:rsid w:val="00800DBF"/>
    <w:rsid w:val="00837ADC"/>
    <w:rsid w:val="00864221"/>
    <w:rsid w:val="00870A90"/>
    <w:rsid w:val="00880A60"/>
    <w:rsid w:val="00890A7F"/>
    <w:rsid w:val="008B725E"/>
    <w:rsid w:val="008D5837"/>
    <w:rsid w:val="008F430F"/>
    <w:rsid w:val="009105AA"/>
    <w:rsid w:val="009227D9"/>
    <w:rsid w:val="009260D6"/>
    <w:rsid w:val="00957338"/>
    <w:rsid w:val="00965E15"/>
    <w:rsid w:val="00AA15D8"/>
    <w:rsid w:val="00AE5AC3"/>
    <w:rsid w:val="00B12357"/>
    <w:rsid w:val="00B31A72"/>
    <w:rsid w:val="00B41482"/>
    <w:rsid w:val="00B96716"/>
    <w:rsid w:val="00B96F34"/>
    <w:rsid w:val="00BC01AB"/>
    <w:rsid w:val="00C238FB"/>
    <w:rsid w:val="00C5260B"/>
    <w:rsid w:val="00C85A3E"/>
    <w:rsid w:val="00C85CC4"/>
    <w:rsid w:val="00C94742"/>
    <w:rsid w:val="00C97ACF"/>
    <w:rsid w:val="00CB54E2"/>
    <w:rsid w:val="00CB6A40"/>
    <w:rsid w:val="00CB74C9"/>
    <w:rsid w:val="00D35AF6"/>
    <w:rsid w:val="00D520B4"/>
    <w:rsid w:val="00D545FD"/>
    <w:rsid w:val="00D70FE7"/>
    <w:rsid w:val="00D86A76"/>
    <w:rsid w:val="00DA377E"/>
    <w:rsid w:val="00DC3EFC"/>
    <w:rsid w:val="00DE74A0"/>
    <w:rsid w:val="00E20A91"/>
    <w:rsid w:val="00E31795"/>
    <w:rsid w:val="00E536B7"/>
    <w:rsid w:val="00E65C6C"/>
    <w:rsid w:val="00E72CB1"/>
    <w:rsid w:val="00EC08FE"/>
    <w:rsid w:val="00EE635C"/>
    <w:rsid w:val="00F13188"/>
    <w:rsid w:val="00F1503D"/>
    <w:rsid w:val="00F25487"/>
    <w:rsid w:val="00F25EB9"/>
    <w:rsid w:val="00F3307F"/>
    <w:rsid w:val="00F41494"/>
    <w:rsid w:val="00F55FB9"/>
    <w:rsid w:val="00FC6AA7"/>
    <w:rsid w:val="00FC7EEF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4563F1"/>
  <w15:docId w15:val="{26458364-876D-41EB-8019-1321A07C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link w:val="Default0"/>
    <w:rsid w:val="00637921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character" w:customStyle="1" w:styleId="Default0">
    <w:name w:val="Default Знак"/>
    <w:link w:val="Default"/>
    <w:locked/>
    <w:rsid w:val="00637921"/>
    <w:rPr>
      <w:rFonts w:eastAsiaTheme="minorEastAsia"/>
      <w:color w:val="000000"/>
      <w:sz w:val="24"/>
      <w:szCs w:val="24"/>
      <w:lang w:eastAsia="en-US"/>
    </w:rPr>
  </w:style>
  <w:style w:type="character" w:customStyle="1" w:styleId="markedcontent">
    <w:name w:val="markedcontent"/>
    <w:basedOn w:val="a0"/>
    <w:rsid w:val="00637921"/>
  </w:style>
  <w:style w:type="character" w:customStyle="1" w:styleId="Link">
    <w:name w:val="Link"/>
    <w:rsid w:val="00D35A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415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631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180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80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43A24-5FD1-44BE-9203-7CE6476A0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180</TotalTime>
  <Pages>1</Pages>
  <Words>2167</Words>
  <Characters>12355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13</cp:revision>
  <cp:lastPrinted>2023-10-04T06:47:00Z</cp:lastPrinted>
  <dcterms:created xsi:type="dcterms:W3CDTF">2023-10-03T12:47:00Z</dcterms:created>
  <dcterms:modified xsi:type="dcterms:W3CDTF">2023-10-16T11:01:00Z</dcterms:modified>
</cp:coreProperties>
</file>